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4CBFE230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BD6D06">
        <w:rPr>
          <w:rStyle w:val="head-activityType"/>
          <w:color w:val="000000" w:themeColor="text1"/>
          <w:sz w:val="36"/>
          <w:szCs w:val="36"/>
        </w:rPr>
        <w:t>5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bookmarkStart w:id="0" w:name="_GoBack"/>
      <w:bookmarkEnd w:id="0"/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923969F" wp14:editId="61A6DDB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2BC1B9F6" w14:textId="058042B2" w:rsidR="00BD6D06" w:rsidRDefault="00E73798" w:rsidP="00BD6D06">
      <w:pPr>
        <w:pStyle w:val="instruction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41E2DDB6" wp14:editId="4DD43518">
                <wp:simplePos x="0" y="0"/>
                <wp:positionH relativeFrom="column">
                  <wp:posOffset>1483614</wp:posOffset>
                </wp:positionH>
                <wp:positionV relativeFrom="paragraph">
                  <wp:posOffset>429514</wp:posOffset>
                </wp:positionV>
                <wp:extent cx="1160145" cy="163830"/>
                <wp:effectExtent l="12700" t="12700" r="8255" b="3937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0145" cy="163830"/>
                          <a:chOff x="0" y="0"/>
                          <a:chExt cx="1160526" cy="164084"/>
                        </a:xfrm>
                      </wpg:grpSpPr>
                      <wps:wsp>
                        <wps:cNvPr id="13" name="Straight Arrow Connector 13"/>
                        <wps:cNvCnPr/>
                        <wps:spPr>
                          <a:xfrm flipH="1">
                            <a:off x="905256" y="9144"/>
                            <a:ext cx="255270" cy="15494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Straight Arrow Connector 14"/>
                        <wps:cNvCnPr/>
                        <wps:spPr>
                          <a:xfrm>
                            <a:off x="0" y="0"/>
                            <a:ext cx="246380" cy="15494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A7C5F9" id="Group 15" o:spid="_x0000_s1026" style="position:absolute;margin-left:116.8pt;margin-top:33.8pt;width:91.35pt;height:12.9pt;z-index:251751424" coordsize="11605,16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&#13;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3" o:spid="_x0000_s1027" type="#_x0000_t32" style="position:absolute;left:9052;top:91;width:2553;height:1549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" strokecolor="black [3213]" strokeweight="1.5pt">
                  <v:stroke endarrow="block" joinstyle="miter"/>
                </v:shape>
                <v:shape id="Straight Arrow Connector 14" o:spid="_x0000_s1028" type="#_x0000_t32" style="position:absolute;width:2463;height:1549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" strokecolor="black [3213]" strokeweight="1.5pt">
                  <v:stroke endarrow="block" joinstyle="miter"/>
                </v:shape>
              </v:group>
            </w:pict>
          </mc:Fallback>
        </mc:AlternateContent>
      </w:r>
      <w:r w:rsidR="00BD6D06">
        <w:t>1</w:t>
      </w:r>
      <w:r w:rsidR="00BD6D06">
        <w:tab/>
      </w:r>
      <w:r w:rsidR="00BD6D06" w:rsidRPr="002D2043">
        <w:t xml:space="preserve">Look and </w:t>
      </w:r>
      <w:r w:rsidR="0092411B" w:rsidRPr="0092411B">
        <w:rPr>
          <w:lang w:val="en-US"/>
        </w:rPr>
        <w:t>number</w:t>
      </w:r>
      <w:r w:rsidR="00BD6D06" w:rsidRPr="002D2043">
        <w:t>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BD6D06" w14:paraId="657C11AF" w14:textId="77777777" w:rsidTr="00331079">
        <w:trPr>
          <w:cantSplit/>
          <w:trHeight w:val="1757"/>
        </w:trPr>
        <w:tc>
          <w:tcPr>
            <w:tcW w:w="1984" w:type="dxa"/>
            <w:vAlign w:val="center"/>
          </w:tcPr>
          <w:p w14:paraId="4207E158" w14:textId="205E293E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F34E0F" wp14:editId="5995B4D0">
                  <wp:extent cx="950221" cy="768096"/>
                  <wp:effectExtent l="0" t="0" r="2540" b="0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4961" cy="780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35CB1AE" w14:textId="657CF2EC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E8E1AA8" wp14:editId="069783A4">
                  <wp:extent cx="841248" cy="896113"/>
                  <wp:effectExtent l="0" t="0" r="0" b="5715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6816" cy="902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56192957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5BBA1D1" wp14:editId="22752685">
                  <wp:extent cx="1184929" cy="768096"/>
                  <wp:effectExtent l="0" t="0" r="0" b="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7103"/>
                          <a:stretch/>
                        </pic:blipFill>
                        <pic:spPr bwMode="auto">
                          <a:xfrm>
                            <a:off x="0" y="0"/>
                            <a:ext cx="1219437" cy="790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1E53D33D" w14:textId="77777777" w:rsidR="00BD6D06" w:rsidRPr="00117BF5" w:rsidRDefault="00BD6D06" w:rsidP="00331079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10DB7C77" w14:textId="77777777" w:rsidR="00BD6D06" w:rsidRPr="00D23BA5" w:rsidRDefault="00BD6D06" w:rsidP="00331079">
            <w:pPr>
              <w:pStyle w:val="activity-numbered--table"/>
              <w:ind w:left="0" w:firstLine="0"/>
              <w:rPr>
                <w:rStyle w:val="wol"/>
                <w:rFonts w:cs="Times New Roman"/>
                <w:bCs w:val="0"/>
              </w:rPr>
            </w:pPr>
            <w:r w:rsidRPr="00D23BA5">
              <w:t xml:space="preserve">eyes </w:t>
            </w:r>
            <w:r w:rsidRPr="00D23BA5">
              <w:rPr>
                <w:rStyle w:val="wol"/>
              </w:rPr>
              <w:t>     </w:t>
            </w:r>
          </w:p>
          <w:p w14:paraId="4F42A8A3" w14:textId="77777777" w:rsidR="00BD6D06" w:rsidRPr="00D23BA5" w:rsidRDefault="00BD6D06" w:rsidP="00331079">
            <w:pPr>
              <w:pStyle w:val="activity-numbered--table"/>
              <w:rPr>
                <w:rStyle w:val="wol"/>
              </w:rPr>
            </w:pPr>
            <w:r w:rsidRPr="00D23BA5">
              <w:t xml:space="preserve">mouth </w:t>
            </w:r>
            <w:r w:rsidRPr="00D23BA5">
              <w:rPr>
                <w:rStyle w:val="wol"/>
              </w:rPr>
              <w:t>     </w:t>
            </w:r>
          </w:p>
          <w:p w14:paraId="4B4C5306" w14:textId="77777777" w:rsidR="00BD6D06" w:rsidRPr="00D23BA5" w:rsidRDefault="00BD6D06" w:rsidP="00331079">
            <w:pPr>
              <w:pStyle w:val="activity-numbered--table"/>
              <w:rPr>
                <w:rStyle w:val="wol"/>
              </w:rPr>
            </w:pPr>
            <w:r w:rsidRPr="00D23BA5">
              <w:t xml:space="preserve">hands </w:t>
            </w:r>
            <w:r w:rsidRPr="00D23BA5">
              <w:rPr>
                <w:rStyle w:val="wol"/>
              </w:rPr>
              <w:t>     </w:t>
            </w:r>
          </w:p>
          <w:p w14:paraId="4A19F6E7" w14:textId="77777777" w:rsidR="00BD6D06" w:rsidRPr="00D23BA5" w:rsidRDefault="00BD6D06" w:rsidP="00331079">
            <w:pPr>
              <w:pStyle w:val="activity-numbered--table"/>
              <w:rPr>
                <w:rStyle w:val="wol"/>
              </w:rPr>
            </w:pPr>
            <w:r w:rsidRPr="00D23BA5">
              <w:t xml:space="preserve">arms </w:t>
            </w:r>
            <w:r w:rsidRPr="00D23BA5">
              <w:rPr>
                <w:rStyle w:val="wol"/>
              </w:rPr>
              <w:t>     </w:t>
            </w:r>
          </w:p>
          <w:p w14:paraId="6121E112" w14:textId="77777777" w:rsidR="00BD6D06" w:rsidRPr="00D23BA5" w:rsidRDefault="00BD6D06" w:rsidP="00331079">
            <w:pPr>
              <w:pStyle w:val="activity-numbered--table"/>
              <w:ind w:left="0" w:firstLine="0"/>
              <w:rPr>
                <w:rStyle w:val="wol"/>
              </w:rPr>
            </w:pPr>
            <w:r w:rsidRPr="00D23BA5">
              <w:t xml:space="preserve">face </w:t>
            </w:r>
            <w:r w:rsidRPr="00D23BA5">
              <w:rPr>
                <w:rStyle w:val="wol"/>
              </w:rPr>
              <w:t>     </w:t>
            </w:r>
          </w:p>
          <w:p w14:paraId="6BC4519E" w14:textId="77777777" w:rsidR="00BD6D06" w:rsidRPr="001F1EEA" w:rsidRDefault="00BD6D06" w:rsidP="00331079">
            <w:pPr>
              <w:pStyle w:val="activity-numbered--table"/>
              <w:rPr>
                <w:u w:val="single" w:color="000000"/>
              </w:rPr>
            </w:pPr>
            <w:r w:rsidRPr="00D23BA5">
              <w:t xml:space="preserve">legs </w:t>
            </w:r>
            <w:r w:rsidRPr="00D23BA5">
              <w:rPr>
                <w:rStyle w:val="wol"/>
              </w:rPr>
              <w:t>     </w:t>
            </w:r>
          </w:p>
        </w:tc>
      </w:tr>
      <w:tr w:rsidR="00BD6D06" w:rsidRPr="00685431" w14:paraId="3DEB6EE8" w14:textId="77777777" w:rsidTr="00331079">
        <w:trPr>
          <w:cantSplit/>
          <w:trHeight w:val="567"/>
        </w:trPr>
        <w:tc>
          <w:tcPr>
            <w:tcW w:w="1984" w:type="dxa"/>
            <w:vAlign w:val="center"/>
          </w:tcPr>
          <w:p w14:paraId="63BF4701" w14:textId="77777777" w:rsidR="00BD6D06" w:rsidRPr="00685431" w:rsidRDefault="00BD6D06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3C13E8CD" w14:textId="77777777" w:rsidR="00BD6D06" w:rsidRPr="00685431" w:rsidRDefault="00BD6D06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62D6C87A" w14:textId="77777777" w:rsidR="00BD6D06" w:rsidRPr="00685431" w:rsidRDefault="00BD6D06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64D5DF83" w14:textId="77777777" w:rsidR="00BD6D06" w:rsidRDefault="00BD6D06" w:rsidP="00331079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7BEC93B5" w14:textId="77777777" w:rsidR="00BD6D06" w:rsidRDefault="00BD6D06" w:rsidP="00331079">
            <w:pPr>
              <w:pStyle w:val="activity-numbered--centered"/>
            </w:pPr>
          </w:p>
        </w:tc>
      </w:tr>
      <w:tr w:rsidR="00BD6D06" w14:paraId="2A8ADA7B" w14:textId="77777777" w:rsidTr="00331079">
        <w:trPr>
          <w:cantSplit/>
          <w:trHeight w:val="1757"/>
        </w:trPr>
        <w:tc>
          <w:tcPr>
            <w:tcW w:w="1984" w:type="dxa"/>
            <w:vAlign w:val="center"/>
          </w:tcPr>
          <w:p w14:paraId="0C0A8058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895911" wp14:editId="36869F00">
                  <wp:extent cx="986537" cy="778002"/>
                  <wp:effectExtent l="0" t="0" r="4445" b="0"/>
                  <wp:docPr id="102631482" name="Picture 1026314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108" cy="780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09EA5D14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A11B94F" wp14:editId="658E9472">
                  <wp:extent cx="1060704" cy="842616"/>
                  <wp:effectExtent l="0" t="0" r="0" b="0"/>
                  <wp:docPr id="102631483" name="Picture 102631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5835" cy="846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F018913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3BCA9A2" wp14:editId="29E1C443">
                  <wp:extent cx="1005840" cy="783965"/>
                  <wp:effectExtent l="0" t="0" r="0" b="3810"/>
                  <wp:docPr id="102631492" name="Picture 102631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8278" cy="785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78F4A2AC" w14:textId="77777777" w:rsidR="00BD6D06" w:rsidRDefault="00BD6D06" w:rsidP="00331079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5C119B97" w14:textId="77777777" w:rsidR="00BD6D06" w:rsidRDefault="00BD6D06" w:rsidP="00331079">
            <w:pPr>
              <w:rPr>
                <w:noProof/>
              </w:rPr>
            </w:pPr>
          </w:p>
        </w:tc>
      </w:tr>
      <w:tr w:rsidR="00BD6D06" w14:paraId="6AE37D39" w14:textId="77777777" w:rsidTr="00331079">
        <w:trPr>
          <w:cantSplit/>
          <w:trHeight w:val="567"/>
        </w:trPr>
        <w:tc>
          <w:tcPr>
            <w:tcW w:w="1984" w:type="dxa"/>
            <w:vAlign w:val="center"/>
          </w:tcPr>
          <w:p w14:paraId="2BEC665E" w14:textId="77777777" w:rsidR="00BD6D06" w:rsidRDefault="00BD6D06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271FFB24" w14:textId="77777777" w:rsidR="00BD6D06" w:rsidRDefault="00BD6D06" w:rsidP="00331079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10F26980" w14:textId="77777777" w:rsidR="00BD6D06" w:rsidRDefault="00BD6D06" w:rsidP="00331079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3EC609AC" w14:textId="77777777" w:rsidR="00BD6D06" w:rsidRDefault="00BD6D06" w:rsidP="00331079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4E6DF1D6" w14:textId="77777777" w:rsidR="00BD6D06" w:rsidRDefault="00BD6D06" w:rsidP="00331079">
            <w:pPr>
              <w:pStyle w:val="activity-numbered--centered"/>
            </w:pPr>
          </w:p>
        </w:tc>
      </w:tr>
    </w:tbl>
    <w:p w14:paraId="3447F5C9" w14:textId="77777777" w:rsidR="00BD6D06" w:rsidRDefault="00BD6D06" w:rsidP="00BD6D06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47ACE015" w14:textId="77777777" w:rsidR="00BD6D06" w:rsidRDefault="00BD6D06" w:rsidP="00BD6D06">
      <w:pPr>
        <w:pStyle w:val="instruction"/>
      </w:pPr>
      <w:r>
        <w:t>2</w:t>
      </w:r>
      <w:r>
        <w:tab/>
      </w:r>
      <w:r w:rsidRPr="00D23BA5">
        <w:t>Look and write.</w:t>
      </w:r>
      <w:r w:rsidRPr="00180D92">
        <w:t xml:space="preserve"> </w:t>
      </w:r>
    </w:p>
    <w:p w14:paraId="4E1D6B15" w14:textId="77777777" w:rsidR="00BD6D06" w:rsidRDefault="00BD6D06" w:rsidP="00BD6D06">
      <w:pPr>
        <w:pStyle w:val="wordpool-text"/>
        <w:ind w:right="6440"/>
      </w:pPr>
      <w:r w:rsidRPr="00D23BA5">
        <w:t>ears</w:t>
      </w:r>
      <w:r w:rsidRPr="002D2043">
        <w:t> </w:t>
      </w:r>
      <w:r w:rsidRPr="00D23BA5">
        <w:t>nose</w:t>
      </w:r>
      <w:r w:rsidRPr="00D23BA5">
        <w:t> </w:t>
      </w:r>
      <w:r w:rsidRPr="00D23BA5">
        <w:t>wings</w:t>
      </w:r>
      <w:r w:rsidRPr="00D23BA5">
        <w:t> </w:t>
      </w:r>
      <w:r w:rsidRPr="00D23BA5">
        <w:t>tail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854"/>
        <w:gridCol w:w="3855"/>
      </w:tblGrid>
      <w:tr w:rsidR="00BD6D06" w14:paraId="1E726860" w14:textId="77777777" w:rsidTr="00331079">
        <w:trPr>
          <w:cantSplit/>
          <w:trHeight w:val="1418"/>
        </w:trPr>
        <w:tc>
          <w:tcPr>
            <w:tcW w:w="3854" w:type="dxa"/>
            <w:vAlign w:val="center"/>
          </w:tcPr>
          <w:p w14:paraId="59A1DC38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25EF8A3" wp14:editId="553318ED">
                  <wp:extent cx="1033272" cy="6756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1886" cy="681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5" w:type="dxa"/>
            <w:vAlign w:val="center"/>
          </w:tcPr>
          <w:p w14:paraId="318A3726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2BDE2E5" wp14:editId="24502D17">
                  <wp:extent cx="905256" cy="825044"/>
                  <wp:effectExtent l="0" t="0" r="0" b="63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678" cy="828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06" w:rsidRPr="00685431" w14:paraId="692B32E7" w14:textId="77777777" w:rsidTr="00331079">
        <w:trPr>
          <w:cantSplit/>
          <w:trHeight w:val="567"/>
        </w:trPr>
        <w:tc>
          <w:tcPr>
            <w:tcW w:w="3854" w:type="dxa"/>
            <w:vAlign w:val="center"/>
          </w:tcPr>
          <w:p w14:paraId="261AEDDD" w14:textId="77777777" w:rsidR="00BD6D06" w:rsidRPr="00685431" w:rsidRDefault="00BD6D06" w:rsidP="00331079">
            <w:pPr>
              <w:pStyle w:val="activity-numbered--centered"/>
              <w:jc w:val="left"/>
            </w:pPr>
            <w:r w:rsidRPr="002D2043">
              <w:t>1</w:t>
            </w:r>
            <w:r>
              <w:t xml:space="preserve"> </w:t>
            </w:r>
            <w:r>
              <w:rPr>
                <w:rStyle w:val="wol"/>
              </w:rPr>
              <w:t xml:space="preserve">                                                              </w:t>
            </w:r>
            <w:r w:rsidRPr="002D2043">
              <w:rPr>
                <w:rStyle w:val="wol"/>
              </w:rPr>
              <w:t> </w:t>
            </w:r>
          </w:p>
        </w:tc>
        <w:tc>
          <w:tcPr>
            <w:tcW w:w="3855" w:type="dxa"/>
            <w:vAlign w:val="center"/>
          </w:tcPr>
          <w:p w14:paraId="7223F998" w14:textId="77777777" w:rsidR="00BD6D06" w:rsidRPr="00685431" w:rsidRDefault="00BD6D06" w:rsidP="00331079">
            <w:pPr>
              <w:pStyle w:val="activity-numbered--centered"/>
              <w:jc w:val="left"/>
            </w:pPr>
            <w:r>
              <w:t xml:space="preserve">2 </w:t>
            </w:r>
            <w:r>
              <w:rPr>
                <w:rStyle w:val="wol"/>
              </w:rPr>
              <w:t xml:space="preserve">                                                              </w:t>
            </w:r>
            <w:r w:rsidRPr="002D2043">
              <w:rPr>
                <w:rStyle w:val="wol"/>
              </w:rPr>
              <w:t> </w:t>
            </w:r>
          </w:p>
        </w:tc>
      </w:tr>
      <w:tr w:rsidR="00BD6D06" w14:paraId="6561FFF5" w14:textId="77777777" w:rsidTr="00331079">
        <w:trPr>
          <w:cantSplit/>
          <w:trHeight w:val="1418"/>
        </w:trPr>
        <w:tc>
          <w:tcPr>
            <w:tcW w:w="3854" w:type="dxa"/>
            <w:vAlign w:val="center"/>
          </w:tcPr>
          <w:p w14:paraId="394CBD55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04F57E8" wp14:editId="32DEA1E6">
                  <wp:extent cx="1088136" cy="758397"/>
                  <wp:effectExtent l="0" t="0" r="4445" b="3810"/>
                  <wp:docPr id="102631484" name="Picture 1026314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279" cy="764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5" w:type="dxa"/>
            <w:vAlign w:val="center"/>
          </w:tcPr>
          <w:p w14:paraId="5008318E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E5311B" wp14:editId="21F5C687">
                  <wp:extent cx="1582487" cy="713232"/>
                  <wp:effectExtent l="0" t="0" r="508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2719" cy="722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06" w14:paraId="76F45B40" w14:textId="77777777" w:rsidTr="00331079">
        <w:trPr>
          <w:cantSplit/>
          <w:trHeight w:val="567"/>
        </w:trPr>
        <w:tc>
          <w:tcPr>
            <w:tcW w:w="3854" w:type="dxa"/>
            <w:vAlign w:val="center"/>
          </w:tcPr>
          <w:p w14:paraId="7BA53F01" w14:textId="657419FE" w:rsidR="00BD6D06" w:rsidRDefault="0092411B" w:rsidP="00331079">
            <w:pPr>
              <w:pStyle w:val="activity-numbered--centered"/>
              <w:jc w:val="left"/>
            </w:pPr>
            <w:r>
              <w:t>3</w:t>
            </w:r>
            <w:r w:rsidR="00BD6D06">
              <w:t xml:space="preserve"> </w:t>
            </w:r>
            <w:r w:rsidR="00BD6D06">
              <w:rPr>
                <w:rStyle w:val="wol"/>
              </w:rPr>
              <w:t xml:space="preserve">                                                              </w:t>
            </w:r>
            <w:r w:rsidR="00BD6D06" w:rsidRPr="002D2043">
              <w:rPr>
                <w:rStyle w:val="wol"/>
              </w:rPr>
              <w:t> </w:t>
            </w:r>
          </w:p>
        </w:tc>
        <w:tc>
          <w:tcPr>
            <w:tcW w:w="3855" w:type="dxa"/>
            <w:vAlign w:val="center"/>
          </w:tcPr>
          <w:p w14:paraId="0D6F03E0" w14:textId="13D9EB54" w:rsidR="00BD6D06" w:rsidRDefault="0092411B" w:rsidP="00331079">
            <w:pPr>
              <w:pStyle w:val="activity-numbered--centered"/>
              <w:jc w:val="left"/>
            </w:pPr>
            <w:r>
              <w:t>4</w:t>
            </w:r>
            <w:r w:rsidR="00BD6D06">
              <w:t xml:space="preserve"> </w:t>
            </w:r>
            <w:r w:rsidR="00BD6D06">
              <w:rPr>
                <w:rStyle w:val="wol"/>
              </w:rPr>
              <w:t xml:space="preserve">                                                              </w:t>
            </w:r>
            <w:r w:rsidR="00BD6D06" w:rsidRPr="002D2043">
              <w:rPr>
                <w:rStyle w:val="wol"/>
              </w:rPr>
              <w:t> </w:t>
            </w:r>
          </w:p>
        </w:tc>
      </w:tr>
    </w:tbl>
    <w:p w14:paraId="175D8CE8" w14:textId="77777777" w:rsidR="00BD6D06" w:rsidRDefault="00BD6D06" w:rsidP="00BD6D06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082AF095" w14:textId="38EE5F10" w:rsidR="00744FC9" w:rsidRDefault="00744FC9" w:rsidP="008652B3">
      <w:pPr>
        <w:pStyle w:val="marks"/>
        <w:rPr>
          <w:b w:val="0"/>
          <w:sz w:val="32"/>
          <w:szCs w:val="32"/>
        </w:rPr>
      </w:pPr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3E9070C" wp14:editId="6CCDF7F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A280E9" w14:textId="77D73935" w:rsidR="00BD6D06" w:rsidRPr="00FE7652" w:rsidRDefault="00BD6D06" w:rsidP="00BD6D06">
      <w:pPr>
        <w:pStyle w:val="instruction"/>
        <w:spacing w:after="120"/>
      </w:pPr>
      <w:r w:rsidRPr="00E63E88">
        <w:t>3</w:t>
      </w:r>
      <w:r>
        <w:tab/>
      </w:r>
      <w:r w:rsidR="0092411B" w:rsidRPr="0092411B">
        <w:rPr>
          <w:lang w:val="en-US"/>
        </w:rPr>
        <w:t>Look, r</w:t>
      </w:r>
      <w:proofErr w:type="spellStart"/>
      <w:r w:rsidRPr="00E63E88">
        <w:t>ead</w:t>
      </w:r>
      <w:proofErr w:type="spellEnd"/>
      <w:r w:rsidRPr="00E63E88">
        <w:t xml:space="preserve"> and tick </w:t>
      </w:r>
      <w:r w:rsidRPr="00E63E88">
        <w:rPr>
          <w:noProof/>
          <w:position w:val="-6"/>
          <w:lang w:eastAsia="es-ES"/>
        </w:rPr>
        <w:drawing>
          <wp:inline distT="0" distB="0" distL="0" distR="0" wp14:anchorId="30CB7181" wp14:editId="34ADBCA8">
            <wp:extent cx="177800" cy="203200"/>
            <wp:effectExtent l="0" t="0" r="0" b="0"/>
            <wp:docPr id="24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63E88">
        <w:t xml:space="preserve">or cross </w:t>
      </w:r>
      <w:r w:rsidRPr="00626A57">
        <w:rPr>
          <w:noProof/>
          <w:position w:val="-6"/>
        </w:rPr>
        <w:drawing>
          <wp:inline distT="0" distB="0" distL="0" distR="0" wp14:anchorId="0996AAF4" wp14:editId="082B4649">
            <wp:extent cx="165100" cy="177800"/>
            <wp:effectExtent l="0" t="0" r="0" b="0"/>
            <wp:docPr id="102631480" name="Picture 102631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WC1Scross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C6741">
        <w:t>.</w:t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BD6D06" w14:paraId="0299B566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53386F1E" w14:textId="77777777" w:rsidR="00BD6D06" w:rsidRDefault="00BD6D0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42208" behindDoc="0" locked="0" layoutInCell="1" allowOverlap="1" wp14:anchorId="62869978" wp14:editId="7F341C68">
                  <wp:simplePos x="0" y="0"/>
                  <wp:positionH relativeFrom="column">
                    <wp:posOffset>216535</wp:posOffset>
                  </wp:positionH>
                  <wp:positionV relativeFrom="paragraph">
                    <wp:posOffset>-41910</wp:posOffset>
                  </wp:positionV>
                  <wp:extent cx="740410" cy="777875"/>
                  <wp:effectExtent l="0" t="0" r="0" b="0"/>
                  <wp:wrapNone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0410" cy="777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370BB122" w14:textId="77777777" w:rsidR="00BD6D06" w:rsidRPr="00BD6D06" w:rsidRDefault="00BD6D06" w:rsidP="00331079">
            <w:pPr>
              <w:pStyle w:val="activity-numbered--mpc4"/>
              <w:spacing w:before="300"/>
              <w:rPr>
                <w:sz w:val="30"/>
                <w:szCs w:val="30"/>
              </w:rPr>
            </w:pPr>
            <w:r w:rsidRPr="00BD6D06">
              <w:rPr>
                <w:sz w:val="30"/>
                <w:szCs w:val="30"/>
              </w:rPr>
              <w:t>1</w:t>
            </w:r>
            <w:r w:rsidRPr="00BD6D06">
              <w:rPr>
                <w:sz w:val="30"/>
                <w:szCs w:val="30"/>
              </w:rPr>
              <w:tab/>
            </w:r>
          </w:p>
          <w:p w14:paraId="56973A05" w14:textId="2A53384B" w:rsidR="00BD6D06" w:rsidRPr="00BD6D06" w:rsidRDefault="00BD6D06" w:rsidP="00331079">
            <w:pPr>
              <w:pStyle w:val="activity-numbered--mpc4"/>
              <w:spacing w:before="300"/>
              <w:rPr>
                <w:sz w:val="30"/>
                <w:szCs w:val="30"/>
              </w:rPr>
            </w:pPr>
            <w:r w:rsidRPr="00E63E88">
              <w:rPr>
                <w:rStyle w:val="checkbox"/>
              </w:rPr>
              <w:t>☐</w:t>
            </w:r>
            <w:r w:rsidRPr="00E63E88">
              <w:t> </w:t>
            </w:r>
            <w:r w:rsidRPr="00BD6D06">
              <w:rPr>
                <w:sz w:val="30"/>
                <w:szCs w:val="30"/>
              </w:rPr>
              <w:t>These are my eyes.</w:t>
            </w:r>
          </w:p>
        </w:tc>
      </w:tr>
      <w:tr w:rsidR="00BD6D06" w14:paraId="7DF9E11E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5DD0CCE4" w14:textId="77777777" w:rsidR="00BD6D06" w:rsidRDefault="00BD6D0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43232" behindDoc="0" locked="0" layoutInCell="1" allowOverlap="1" wp14:anchorId="6C805FC0" wp14:editId="0D32C356">
                  <wp:simplePos x="0" y="0"/>
                  <wp:positionH relativeFrom="column">
                    <wp:posOffset>274955</wp:posOffset>
                  </wp:positionH>
                  <wp:positionV relativeFrom="paragraph">
                    <wp:posOffset>7620</wp:posOffset>
                  </wp:positionV>
                  <wp:extent cx="566420" cy="827405"/>
                  <wp:effectExtent l="0" t="0" r="5080" b="0"/>
                  <wp:wrapNone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420" cy="827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2E512192" w14:textId="77777777" w:rsidR="00BD6D06" w:rsidRPr="00BD6D06" w:rsidRDefault="00BD6D06" w:rsidP="00331079">
            <w:pPr>
              <w:pStyle w:val="activity-numbered--mpc4"/>
              <w:spacing w:before="300"/>
              <w:rPr>
                <w:sz w:val="30"/>
                <w:szCs w:val="30"/>
              </w:rPr>
            </w:pPr>
            <w:r w:rsidRPr="00BD6D06">
              <w:rPr>
                <w:sz w:val="30"/>
                <w:szCs w:val="30"/>
              </w:rPr>
              <w:t>2</w:t>
            </w:r>
            <w:r w:rsidRPr="00BD6D06">
              <w:rPr>
                <w:sz w:val="30"/>
                <w:szCs w:val="30"/>
              </w:rPr>
              <w:tab/>
            </w:r>
          </w:p>
          <w:p w14:paraId="7981A73E" w14:textId="75EFDE71" w:rsidR="00BD6D06" w:rsidRPr="00BD6D06" w:rsidRDefault="00BD6D06" w:rsidP="00331079">
            <w:pPr>
              <w:pStyle w:val="activity-numbered--mpc4"/>
              <w:spacing w:before="300"/>
              <w:rPr>
                <w:sz w:val="30"/>
                <w:szCs w:val="30"/>
              </w:rPr>
            </w:pPr>
            <w:r w:rsidRPr="00E63E88">
              <w:rPr>
                <w:rStyle w:val="checkbox"/>
              </w:rPr>
              <w:t>☐</w:t>
            </w:r>
            <w:r w:rsidRPr="00E63E88">
              <w:t> </w:t>
            </w:r>
            <w:r w:rsidRPr="00BD6D06">
              <w:rPr>
                <w:sz w:val="30"/>
                <w:szCs w:val="30"/>
              </w:rPr>
              <w:t>This is my mouth.</w:t>
            </w:r>
          </w:p>
        </w:tc>
      </w:tr>
      <w:tr w:rsidR="00BD6D06" w14:paraId="5F05B0D6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763E35CE" w14:textId="77777777" w:rsidR="00BD6D06" w:rsidRDefault="00BD6D0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44256" behindDoc="0" locked="0" layoutInCell="1" allowOverlap="1" wp14:anchorId="01BAEAB9" wp14:editId="6F7C6FF7">
                  <wp:simplePos x="0" y="0"/>
                  <wp:positionH relativeFrom="column">
                    <wp:posOffset>238125</wp:posOffset>
                  </wp:positionH>
                  <wp:positionV relativeFrom="paragraph">
                    <wp:posOffset>5080</wp:posOffset>
                  </wp:positionV>
                  <wp:extent cx="721995" cy="889000"/>
                  <wp:effectExtent l="0" t="0" r="1905" b="0"/>
                  <wp:wrapNone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995" cy="88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4BA30E0E" w14:textId="77777777" w:rsidR="00BD6D06" w:rsidRPr="00BD6D06" w:rsidRDefault="00BD6D06" w:rsidP="00331079">
            <w:pPr>
              <w:pStyle w:val="activity-numbered--mpc4"/>
              <w:spacing w:before="300"/>
              <w:rPr>
                <w:sz w:val="30"/>
                <w:szCs w:val="30"/>
              </w:rPr>
            </w:pPr>
            <w:r w:rsidRPr="00BD6D06">
              <w:rPr>
                <w:sz w:val="30"/>
                <w:szCs w:val="30"/>
              </w:rPr>
              <w:t>3</w:t>
            </w:r>
            <w:r w:rsidRPr="00BD6D06">
              <w:rPr>
                <w:sz w:val="30"/>
                <w:szCs w:val="30"/>
              </w:rPr>
              <w:tab/>
            </w:r>
          </w:p>
          <w:p w14:paraId="495F106B" w14:textId="38C2AF54" w:rsidR="00BD6D06" w:rsidRPr="00BD6D06" w:rsidRDefault="00BD6D06" w:rsidP="00331079">
            <w:pPr>
              <w:pStyle w:val="activity-numbered--mpc4"/>
              <w:spacing w:before="300"/>
              <w:rPr>
                <w:sz w:val="30"/>
                <w:szCs w:val="30"/>
              </w:rPr>
            </w:pPr>
            <w:r w:rsidRPr="00E63E88">
              <w:rPr>
                <w:rStyle w:val="checkbox"/>
              </w:rPr>
              <w:t>☐</w:t>
            </w:r>
            <w:r w:rsidRPr="00E63E88">
              <w:t> </w:t>
            </w:r>
            <w:r w:rsidRPr="00BD6D06">
              <w:rPr>
                <w:sz w:val="30"/>
                <w:szCs w:val="30"/>
              </w:rPr>
              <w:t>These are my ear.</w:t>
            </w:r>
          </w:p>
        </w:tc>
      </w:tr>
      <w:tr w:rsidR="00BD6D06" w14:paraId="1AED6710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785DE505" w14:textId="77777777" w:rsidR="00BD6D06" w:rsidRDefault="00BD6D06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45280" behindDoc="0" locked="0" layoutInCell="1" allowOverlap="1" wp14:anchorId="69875F91" wp14:editId="13E039A4">
                  <wp:simplePos x="0" y="0"/>
                  <wp:positionH relativeFrom="column">
                    <wp:posOffset>110490</wp:posOffset>
                  </wp:positionH>
                  <wp:positionV relativeFrom="paragraph">
                    <wp:posOffset>-8890</wp:posOffset>
                  </wp:positionV>
                  <wp:extent cx="899795" cy="840105"/>
                  <wp:effectExtent l="0" t="0" r="1905" b="0"/>
                  <wp:wrapNone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795" cy="840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4527E481" w14:textId="77777777" w:rsidR="00BD6D06" w:rsidRPr="00BD6D06" w:rsidRDefault="00BD6D06" w:rsidP="00331079">
            <w:pPr>
              <w:pStyle w:val="activity-numbered--mpc4"/>
              <w:spacing w:before="300"/>
              <w:rPr>
                <w:sz w:val="30"/>
                <w:szCs w:val="30"/>
              </w:rPr>
            </w:pPr>
            <w:r w:rsidRPr="00BD6D06">
              <w:rPr>
                <w:sz w:val="30"/>
                <w:szCs w:val="30"/>
              </w:rPr>
              <w:t>4</w:t>
            </w:r>
            <w:r w:rsidRPr="00BD6D06">
              <w:rPr>
                <w:sz w:val="30"/>
                <w:szCs w:val="30"/>
              </w:rPr>
              <w:tab/>
            </w:r>
          </w:p>
          <w:p w14:paraId="26761416" w14:textId="130FD963" w:rsidR="00BD6D06" w:rsidRPr="00BD6D06" w:rsidRDefault="00BD6D06" w:rsidP="00331079">
            <w:pPr>
              <w:pStyle w:val="activity-numbered--mpc4"/>
              <w:spacing w:before="300"/>
              <w:rPr>
                <w:sz w:val="30"/>
                <w:szCs w:val="30"/>
              </w:rPr>
            </w:pPr>
            <w:r w:rsidRPr="00E63E88">
              <w:rPr>
                <w:rStyle w:val="checkbox"/>
              </w:rPr>
              <w:t>☐</w:t>
            </w:r>
            <w:r w:rsidRPr="00E63E88">
              <w:t> </w:t>
            </w:r>
            <w:r w:rsidRPr="00BD6D06">
              <w:rPr>
                <w:sz w:val="30"/>
                <w:szCs w:val="30"/>
              </w:rPr>
              <w:t>This is my feet.</w:t>
            </w:r>
          </w:p>
        </w:tc>
      </w:tr>
    </w:tbl>
    <w:p w14:paraId="209786D7" w14:textId="77777777" w:rsidR="00BD6D06" w:rsidRPr="00683C0B" w:rsidRDefault="00BD6D06" w:rsidP="00BD6D06">
      <w:pPr>
        <w:pStyle w:val="marks"/>
        <w:spacing w:before="24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701C9828" w14:textId="77777777" w:rsidR="00BD6D06" w:rsidRDefault="00BD6D06" w:rsidP="00BD6D06">
      <w:pPr>
        <w:pStyle w:val="instruction"/>
      </w:pPr>
      <w:r>
        <w:t>4</w:t>
      </w:r>
      <w:r>
        <w:tab/>
      </w:r>
      <w:r w:rsidRPr="00D23BA5">
        <w:t>Look and circle.</w:t>
      </w:r>
    </w:p>
    <w:tbl>
      <w:tblPr>
        <w:tblW w:w="944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88"/>
        <w:gridCol w:w="3118"/>
        <w:gridCol w:w="3039"/>
      </w:tblGrid>
      <w:tr w:rsidR="00BD6D06" w14:paraId="0EEF123A" w14:textId="77777777" w:rsidTr="0092411B">
        <w:trPr>
          <w:cantSplit/>
          <w:trHeight w:val="1418"/>
        </w:trPr>
        <w:tc>
          <w:tcPr>
            <w:tcW w:w="3288" w:type="dxa"/>
            <w:vAlign w:val="center"/>
          </w:tcPr>
          <w:p w14:paraId="14061D43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2EA7F3" wp14:editId="1C0FF311">
                  <wp:extent cx="384048" cy="843143"/>
                  <wp:effectExtent l="0" t="0" r="0" b="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904" cy="853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center"/>
          </w:tcPr>
          <w:p w14:paraId="499D4804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CA1850D" wp14:editId="2AEC8647">
                  <wp:extent cx="854718" cy="668909"/>
                  <wp:effectExtent l="0" t="0" r="0" b="4445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2714" cy="675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9" w:type="dxa"/>
            <w:vAlign w:val="center"/>
          </w:tcPr>
          <w:p w14:paraId="31E08F88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4B6470A" wp14:editId="4EE826FC">
                  <wp:extent cx="649224" cy="789597"/>
                  <wp:effectExtent l="0" t="0" r="0" b="0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1805" cy="792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06" w:rsidRPr="00685431" w14:paraId="2D99C521" w14:textId="77777777" w:rsidTr="0092411B">
        <w:trPr>
          <w:cantSplit/>
          <w:trHeight w:val="567"/>
        </w:trPr>
        <w:tc>
          <w:tcPr>
            <w:tcW w:w="3288" w:type="dxa"/>
            <w:vAlign w:val="center"/>
          </w:tcPr>
          <w:p w14:paraId="049AE8EE" w14:textId="77777777" w:rsidR="00BD6D06" w:rsidRPr="00685431" w:rsidRDefault="00BD6D06" w:rsidP="00331079">
            <w:pPr>
              <w:pStyle w:val="activity-numbered--table"/>
              <w:spacing w:line="300" w:lineRule="exact"/>
            </w:pPr>
            <w:r w:rsidRPr="00D23BA5">
              <w:rPr>
                <w:bCs w:val="0"/>
                <w:spacing w:val="-4"/>
                <w:szCs w:val="28"/>
              </w:rPr>
              <w:t>1</w:t>
            </w:r>
            <w:r>
              <w:rPr>
                <w:bCs w:val="0"/>
                <w:spacing w:val="-4"/>
                <w:szCs w:val="28"/>
              </w:rPr>
              <w:tab/>
            </w:r>
            <w:r w:rsidRPr="00D23BA5">
              <w:rPr>
                <w:bCs w:val="0"/>
                <w:spacing w:val="-4"/>
                <w:szCs w:val="28"/>
              </w:rPr>
              <w:t xml:space="preserve">It’s got </w:t>
            </w:r>
            <w:r w:rsidRPr="00D23BA5">
              <w:rPr>
                <w:b/>
                <w:bCs w:val="0"/>
                <w:spacing w:val="-4"/>
                <w:szCs w:val="28"/>
              </w:rPr>
              <w:t>three</w:t>
            </w:r>
            <w:r w:rsidRPr="00D23BA5">
              <w:rPr>
                <w:bCs w:val="0"/>
                <w:spacing w:val="-4"/>
                <w:szCs w:val="28"/>
              </w:rPr>
              <w:t xml:space="preserve"> / </w:t>
            </w:r>
            <w:r w:rsidRPr="00D23BA5">
              <w:rPr>
                <w:b/>
                <w:bCs w:val="0"/>
                <w:spacing w:val="-4"/>
                <w:szCs w:val="28"/>
              </w:rPr>
              <w:t>two</w:t>
            </w:r>
            <w:r w:rsidRPr="00D23BA5">
              <w:rPr>
                <w:bCs w:val="0"/>
                <w:spacing w:val="-4"/>
                <w:szCs w:val="28"/>
              </w:rPr>
              <w:t xml:space="preserve"> eyes.</w:t>
            </w:r>
          </w:p>
        </w:tc>
        <w:tc>
          <w:tcPr>
            <w:tcW w:w="3118" w:type="dxa"/>
            <w:vAlign w:val="center"/>
          </w:tcPr>
          <w:p w14:paraId="45E6AC3B" w14:textId="65F0A7C6" w:rsidR="00BD6D06" w:rsidRPr="00BD6D06" w:rsidRDefault="00BD6D06" w:rsidP="00331079">
            <w:pPr>
              <w:pStyle w:val="activity-numbered--centered"/>
              <w:jc w:val="left"/>
              <w:rPr>
                <w:spacing w:val="-6"/>
              </w:rPr>
            </w:pPr>
            <w:r w:rsidRPr="00BD6D06">
              <w:rPr>
                <w:bCs w:val="0"/>
                <w:spacing w:val="-6"/>
                <w:szCs w:val="28"/>
              </w:rPr>
              <w:t>2</w:t>
            </w:r>
            <w:r w:rsidRPr="00BD6D06">
              <w:rPr>
                <w:bCs w:val="0"/>
                <w:spacing w:val="-6"/>
                <w:szCs w:val="28"/>
              </w:rPr>
              <w:tab/>
              <w:t xml:space="preserve">It’s got </w:t>
            </w:r>
            <w:r w:rsidRPr="00BD6D06">
              <w:rPr>
                <w:b/>
                <w:bCs w:val="0"/>
                <w:spacing w:val="-6"/>
                <w:szCs w:val="28"/>
              </w:rPr>
              <w:t>five</w:t>
            </w:r>
            <w:r w:rsidRPr="00BD6D06">
              <w:rPr>
                <w:bCs w:val="0"/>
                <w:spacing w:val="-6"/>
                <w:szCs w:val="28"/>
              </w:rPr>
              <w:t xml:space="preserve"> / </w:t>
            </w:r>
            <w:r w:rsidRPr="00BD6D06">
              <w:rPr>
                <w:b/>
                <w:bCs w:val="0"/>
                <w:spacing w:val="-6"/>
                <w:szCs w:val="28"/>
              </w:rPr>
              <w:t>six</w:t>
            </w:r>
            <w:r w:rsidRPr="00BD6D06">
              <w:rPr>
                <w:bCs w:val="0"/>
                <w:spacing w:val="-6"/>
                <w:szCs w:val="28"/>
              </w:rPr>
              <w:t xml:space="preserve"> legs.</w:t>
            </w:r>
          </w:p>
        </w:tc>
        <w:tc>
          <w:tcPr>
            <w:tcW w:w="3039" w:type="dxa"/>
            <w:vAlign w:val="center"/>
          </w:tcPr>
          <w:p w14:paraId="3D6A2EFF" w14:textId="77777777" w:rsidR="00BD6D06" w:rsidRPr="00685431" w:rsidRDefault="00BD6D06" w:rsidP="00331079">
            <w:pPr>
              <w:pStyle w:val="activity-numbered--centered"/>
              <w:jc w:val="left"/>
            </w:pPr>
            <w:r w:rsidRPr="00D23BA5">
              <w:rPr>
                <w:bCs w:val="0"/>
                <w:spacing w:val="-4"/>
                <w:szCs w:val="28"/>
              </w:rPr>
              <w:t>3</w:t>
            </w:r>
            <w:r w:rsidRPr="00D23BA5">
              <w:rPr>
                <w:bCs w:val="0"/>
                <w:spacing w:val="-4"/>
                <w:szCs w:val="28"/>
              </w:rPr>
              <w:tab/>
              <w:t xml:space="preserve">It’s got </w:t>
            </w:r>
            <w:r w:rsidRPr="00D23BA5">
              <w:rPr>
                <w:b/>
                <w:bCs w:val="0"/>
                <w:spacing w:val="-4"/>
                <w:szCs w:val="28"/>
              </w:rPr>
              <w:t>one</w:t>
            </w:r>
            <w:r w:rsidRPr="00D23BA5">
              <w:rPr>
                <w:bCs w:val="0"/>
                <w:spacing w:val="-4"/>
                <w:szCs w:val="28"/>
              </w:rPr>
              <w:t xml:space="preserve"> / </w:t>
            </w:r>
            <w:r w:rsidRPr="00D23BA5">
              <w:rPr>
                <w:b/>
                <w:bCs w:val="0"/>
                <w:spacing w:val="-4"/>
                <w:szCs w:val="28"/>
              </w:rPr>
              <w:t>two</w:t>
            </w:r>
            <w:r w:rsidRPr="00D23BA5">
              <w:rPr>
                <w:bCs w:val="0"/>
                <w:spacing w:val="-4"/>
                <w:szCs w:val="28"/>
              </w:rPr>
              <w:t xml:space="preserve"> ears</w:t>
            </w:r>
            <w:r>
              <w:rPr>
                <w:bCs w:val="0"/>
                <w:spacing w:val="-4"/>
                <w:szCs w:val="28"/>
              </w:rPr>
              <w:t>.</w:t>
            </w:r>
          </w:p>
        </w:tc>
      </w:tr>
      <w:tr w:rsidR="00BD6D06" w14:paraId="3EAE2987" w14:textId="77777777" w:rsidTr="0092411B">
        <w:trPr>
          <w:cantSplit/>
          <w:trHeight w:val="1418"/>
        </w:trPr>
        <w:tc>
          <w:tcPr>
            <w:tcW w:w="3288" w:type="dxa"/>
            <w:vAlign w:val="center"/>
          </w:tcPr>
          <w:p w14:paraId="7F2C4A51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E609B2" wp14:editId="3B2C7F8B">
                  <wp:extent cx="850392" cy="835473"/>
                  <wp:effectExtent l="0" t="0" r="635" b="3175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095" cy="842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center"/>
          </w:tcPr>
          <w:p w14:paraId="612C02A1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8B276CC" wp14:editId="3525C3D9">
                  <wp:extent cx="1106424" cy="842203"/>
                  <wp:effectExtent l="0" t="0" r="0" b="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9526" cy="844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9" w:type="dxa"/>
            <w:vAlign w:val="center"/>
          </w:tcPr>
          <w:p w14:paraId="706DC868" w14:textId="77777777" w:rsidR="00BD6D06" w:rsidRDefault="00BD6D06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6F6D06A" wp14:editId="04D73932">
                  <wp:extent cx="960120" cy="782867"/>
                  <wp:effectExtent l="0" t="0" r="5080" b="5080"/>
                  <wp:docPr id="102631504" name="Picture 102631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8310" cy="789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06" w14:paraId="3A18421A" w14:textId="77777777" w:rsidTr="0092411B">
        <w:trPr>
          <w:cantSplit/>
          <w:trHeight w:val="567"/>
        </w:trPr>
        <w:tc>
          <w:tcPr>
            <w:tcW w:w="3288" w:type="dxa"/>
            <w:vAlign w:val="center"/>
          </w:tcPr>
          <w:p w14:paraId="3A7C01AD" w14:textId="77777777" w:rsidR="00BD6D06" w:rsidRDefault="00BD6D06" w:rsidP="00331079">
            <w:pPr>
              <w:pStyle w:val="activity-numbered--centered"/>
              <w:jc w:val="left"/>
            </w:pPr>
            <w:r w:rsidRPr="00D23BA5">
              <w:rPr>
                <w:bCs w:val="0"/>
                <w:spacing w:val="-4"/>
                <w:szCs w:val="28"/>
              </w:rPr>
              <w:t>4</w:t>
            </w:r>
            <w:r w:rsidRPr="00D23BA5">
              <w:rPr>
                <w:bCs w:val="0"/>
                <w:spacing w:val="-4"/>
                <w:szCs w:val="28"/>
              </w:rPr>
              <w:tab/>
              <w:t xml:space="preserve">It’s got </w:t>
            </w:r>
            <w:r w:rsidRPr="00D23BA5">
              <w:rPr>
                <w:b/>
                <w:bCs w:val="0"/>
                <w:spacing w:val="-4"/>
                <w:szCs w:val="28"/>
              </w:rPr>
              <w:t>eight</w:t>
            </w:r>
            <w:r w:rsidRPr="00D23BA5">
              <w:rPr>
                <w:bCs w:val="0"/>
                <w:spacing w:val="-4"/>
                <w:szCs w:val="28"/>
              </w:rPr>
              <w:t xml:space="preserve"> / </w:t>
            </w:r>
            <w:r w:rsidRPr="00D23BA5">
              <w:rPr>
                <w:b/>
                <w:bCs w:val="0"/>
                <w:spacing w:val="-4"/>
                <w:szCs w:val="28"/>
              </w:rPr>
              <w:t>ten</w:t>
            </w:r>
            <w:r w:rsidRPr="00D23BA5">
              <w:rPr>
                <w:bCs w:val="0"/>
                <w:spacing w:val="-4"/>
                <w:szCs w:val="28"/>
              </w:rPr>
              <w:t xml:space="preserve"> legs</w:t>
            </w:r>
            <w:r>
              <w:rPr>
                <w:bCs w:val="0"/>
                <w:spacing w:val="-4"/>
                <w:szCs w:val="28"/>
              </w:rPr>
              <w:t>.</w:t>
            </w:r>
          </w:p>
        </w:tc>
        <w:tc>
          <w:tcPr>
            <w:tcW w:w="3118" w:type="dxa"/>
            <w:vAlign w:val="center"/>
          </w:tcPr>
          <w:p w14:paraId="42591753" w14:textId="77777777" w:rsidR="00BD6D06" w:rsidRDefault="00BD6D06" w:rsidP="00331079">
            <w:pPr>
              <w:pStyle w:val="activity-numbered--centered"/>
              <w:jc w:val="left"/>
            </w:pPr>
            <w:r w:rsidRPr="00D23BA5">
              <w:rPr>
                <w:bCs w:val="0"/>
                <w:spacing w:val="-4"/>
                <w:szCs w:val="28"/>
              </w:rPr>
              <w:t>5</w:t>
            </w:r>
            <w:r w:rsidRPr="00D23BA5">
              <w:rPr>
                <w:bCs w:val="0"/>
                <w:spacing w:val="-4"/>
                <w:szCs w:val="28"/>
              </w:rPr>
              <w:tab/>
              <w:t xml:space="preserve">It’s got </w:t>
            </w:r>
            <w:r w:rsidRPr="00D23BA5">
              <w:rPr>
                <w:b/>
                <w:bCs w:val="0"/>
                <w:spacing w:val="-4"/>
                <w:szCs w:val="28"/>
              </w:rPr>
              <w:t>one</w:t>
            </w:r>
            <w:r w:rsidRPr="00D23BA5">
              <w:rPr>
                <w:bCs w:val="0"/>
                <w:spacing w:val="-4"/>
                <w:szCs w:val="28"/>
              </w:rPr>
              <w:t xml:space="preserve"> / </w:t>
            </w:r>
            <w:r w:rsidRPr="00D23BA5">
              <w:rPr>
                <w:b/>
                <w:bCs w:val="0"/>
                <w:spacing w:val="-4"/>
                <w:szCs w:val="28"/>
              </w:rPr>
              <w:t>two</w:t>
            </w:r>
            <w:r w:rsidRPr="00D23BA5">
              <w:rPr>
                <w:bCs w:val="0"/>
                <w:spacing w:val="-4"/>
                <w:szCs w:val="28"/>
              </w:rPr>
              <w:t xml:space="preserve"> beak.</w:t>
            </w:r>
          </w:p>
        </w:tc>
        <w:tc>
          <w:tcPr>
            <w:tcW w:w="3039" w:type="dxa"/>
            <w:vAlign w:val="center"/>
          </w:tcPr>
          <w:p w14:paraId="6EE09DF2" w14:textId="1B93CCCE" w:rsidR="00BD6D06" w:rsidRPr="00350086" w:rsidRDefault="00BD6D06" w:rsidP="00331079">
            <w:pPr>
              <w:pStyle w:val="activity-numbered--centered"/>
              <w:spacing w:after="0"/>
              <w:jc w:val="left"/>
            </w:pPr>
            <w:r w:rsidRPr="00D23BA5">
              <w:rPr>
                <w:bCs w:val="0"/>
                <w:spacing w:val="-4"/>
                <w:szCs w:val="28"/>
              </w:rPr>
              <w:t>6</w:t>
            </w:r>
            <w:r w:rsidRPr="00D23BA5">
              <w:rPr>
                <w:bCs w:val="0"/>
                <w:spacing w:val="-4"/>
                <w:szCs w:val="28"/>
              </w:rPr>
              <w:tab/>
              <w:t xml:space="preserve">It’s got </w:t>
            </w:r>
            <w:r w:rsidRPr="00D23BA5">
              <w:rPr>
                <w:b/>
                <w:bCs w:val="0"/>
                <w:spacing w:val="-4"/>
                <w:szCs w:val="28"/>
              </w:rPr>
              <w:t>three</w:t>
            </w:r>
            <w:r w:rsidRPr="00D23BA5">
              <w:rPr>
                <w:bCs w:val="0"/>
                <w:spacing w:val="-4"/>
                <w:szCs w:val="28"/>
              </w:rPr>
              <w:t xml:space="preserve"> / </w:t>
            </w:r>
            <w:r w:rsidRPr="00D23BA5">
              <w:rPr>
                <w:b/>
                <w:bCs w:val="0"/>
                <w:spacing w:val="-4"/>
                <w:szCs w:val="28"/>
              </w:rPr>
              <w:t>four</w:t>
            </w:r>
            <w:r w:rsidRPr="00D23BA5">
              <w:rPr>
                <w:bCs w:val="0"/>
                <w:spacing w:val="-4"/>
                <w:szCs w:val="28"/>
              </w:rPr>
              <w:t xml:space="preserve"> legs.</w:t>
            </w:r>
          </w:p>
        </w:tc>
      </w:tr>
    </w:tbl>
    <w:p w14:paraId="56FC98FB" w14:textId="4FACBC95" w:rsidR="002F1670" w:rsidRPr="00683C0B" w:rsidRDefault="00BD6D06" w:rsidP="007046EA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>/ 6</w:t>
      </w:r>
      <w:r>
        <w:rPr>
          <w:rStyle w:val="marks-frame"/>
        </w:rPr>
        <w:t> </w:t>
      </w:r>
    </w:p>
    <w:p w14:paraId="757F32A1" w14:textId="7EE6AA42" w:rsidR="00013650" w:rsidRPr="00141B75" w:rsidRDefault="00013650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56B75E5" wp14:editId="4FB9F314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DD924B2" w14:textId="5ECE8722" w:rsidR="00FC28C1" w:rsidRPr="002D2043" w:rsidRDefault="00FC28C1" w:rsidP="00FC28C1">
      <w:pPr>
        <w:pStyle w:val="instruction"/>
        <w:spacing w:after="120"/>
      </w:pPr>
      <w:r w:rsidRPr="002D2043">
        <w:t>5</w:t>
      </w:r>
      <w:r w:rsidRPr="002D2043">
        <w:tab/>
      </w:r>
      <w:r w:rsidRPr="00D23BA5">
        <w:t xml:space="preserve">Read and circle </w:t>
      </w:r>
      <w:r w:rsidR="00FC46A1" w:rsidRPr="002D07DD">
        <w:rPr>
          <w:i/>
          <w:iCs/>
          <w:lang w:val="en-US"/>
        </w:rPr>
        <w:t>T</w:t>
      </w:r>
      <w:r w:rsidR="00FC46A1" w:rsidRPr="00FC46A1">
        <w:rPr>
          <w:lang w:val="en-US"/>
        </w:rPr>
        <w:t xml:space="preserve"> (</w:t>
      </w:r>
      <w:r w:rsidR="002D07DD">
        <w:rPr>
          <w:lang w:val="en-US"/>
        </w:rPr>
        <w:t>t</w:t>
      </w:r>
      <w:r w:rsidR="00FC46A1" w:rsidRPr="00FC46A1">
        <w:rPr>
          <w:lang w:val="en-US"/>
        </w:rPr>
        <w:t>rue) or</w:t>
      </w:r>
      <w:r w:rsidR="00FC46A1" w:rsidRPr="00FC46A1">
        <w:rPr>
          <w:i/>
          <w:lang w:val="en-US"/>
        </w:rPr>
        <w:t xml:space="preserve"> </w:t>
      </w:r>
      <w:r w:rsidR="00FC46A1" w:rsidRPr="002D07DD">
        <w:rPr>
          <w:i/>
          <w:iCs/>
          <w:lang w:val="en-US"/>
        </w:rPr>
        <w:t>F</w:t>
      </w:r>
      <w:r w:rsidR="00FC46A1" w:rsidRPr="00FC46A1">
        <w:rPr>
          <w:lang w:val="en-US"/>
        </w:rPr>
        <w:t xml:space="preserve"> (</w:t>
      </w:r>
      <w:r w:rsidR="002D07DD">
        <w:rPr>
          <w:lang w:val="en-US"/>
        </w:rPr>
        <w:t>f</w:t>
      </w:r>
      <w:r w:rsidR="00FC46A1" w:rsidRPr="00FC46A1">
        <w:rPr>
          <w:lang w:val="en-US"/>
        </w:rPr>
        <w:t>alse).</w:t>
      </w:r>
    </w:p>
    <w:tbl>
      <w:tblPr>
        <w:tblStyle w:val="blog-digital--container"/>
        <w:tblW w:w="0" w:type="auto"/>
        <w:tblLayout w:type="fixed"/>
        <w:tblLook w:val="04A0" w:firstRow="1" w:lastRow="0" w:firstColumn="1" w:lastColumn="0" w:noHBand="0" w:noVBand="1"/>
      </w:tblPr>
      <w:tblGrid>
        <w:gridCol w:w="6941"/>
      </w:tblGrid>
      <w:tr w:rsidR="00FC28C1" w:rsidRPr="00D23BA5" w14:paraId="1D21CA7F" w14:textId="77777777" w:rsidTr="00331079">
        <w:tc>
          <w:tcPr>
            <w:tcW w:w="6941" w:type="dxa"/>
          </w:tcPr>
          <w:p w14:paraId="7E61878B" w14:textId="77777777" w:rsidR="00FC28C1" w:rsidRPr="003A335E" w:rsidRDefault="00FC28C1" w:rsidP="00331079">
            <w:pPr>
              <w:pStyle w:val="blog-digital--menu"/>
              <w:rPr>
                <w:b/>
                <w:lang w:val="en-GB"/>
              </w:rPr>
            </w:pPr>
            <w:r w:rsidRPr="003A335E">
              <w:rPr>
                <w:b/>
                <w:lang w:val="en-GB"/>
              </w:rPr>
              <w:t>Home          My pets</w:t>
            </w:r>
          </w:p>
          <w:p w14:paraId="7E99D940" w14:textId="77777777" w:rsidR="00FC28C1" w:rsidRPr="00D23BA5" w:rsidRDefault="00FC28C1" w:rsidP="00331079">
            <w:pPr>
              <w:pStyle w:val="blog-digital--head"/>
              <w:rPr>
                <w:lang w:val="en-GB"/>
              </w:rPr>
            </w:pPr>
            <w:r w:rsidRPr="00D23BA5">
              <w:rPr>
                <w:lang w:val="en-GB"/>
              </w:rPr>
              <w:t>My pets</w:t>
            </w:r>
          </w:p>
          <w:p w14:paraId="6F3072E5" w14:textId="77777777" w:rsidR="00FC28C1" w:rsidRPr="003A335E" w:rsidRDefault="00FC28C1" w:rsidP="00331079">
            <w:pPr>
              <w:pStyle w:val="activity-numbered--table"/>
              <w:spacing w:after="240"/>
              <w:ind w:left="118" w:firstLine="0"/>
              <w:rPr>
                <w:sz w:val="24"/>
                <w:szCs w:val="24"/>
              </w:rPr>
            </w:pPr>
            <w:r w:rsidRPr="003A335E">
              <w:rPr>
                <w:sz w:val="24"/>
                <w:szCs w:val="24"/>
              </w:rPr>
              <w:t>I’m Ben. My family has got a rabbit, Pip. It’s got a grey body and a brown head. It’s got a brown tail, too. It can run and jump.</w:t>
            </w:r>
          </w:p>
          <w:p w14:paraId="30B4A4C4" w14:textId="77777777" w:rsidR="00FC28C1" w:rsidRPr="00D23BA5" w:rsidRDefault="00FC28C1" w:rsidP="00331079">
            <w:pPr>
              <w:pStyle w:val="activity-numbered--table"/>
              <w:spacing w:after="240"/>
              <w:ind w:left="118" w:firstLine="0"/>
              <w:rPr>
                <w:lang w:val="en-GB"/>
              </w:rPr>
            </w:pPr>
            <w:r w:rsidRPr="003A335E">
              <w:rPr>
                <w:sz w:val="24"/>
                <w:szCs w:val="24"/>
              </w:rPr>
              <w:t xml:space="preserve">I’ve got four pets now – a rabbit, two hamsters and a dog! My dog, Max, has got a brown body. It’s got a white face and it’s got white feet. It’s got a black tail, too. My dog is my </w:t>
            </w:r>
            <w:proofErr w:type="spellStart"/>
            <w:r w:rsidRPr="003A335E">
              <w:rPr>
                <w:sz w:val="24"/>
                <w:szCs w:val="24"/>
              </w:rPr>
              <w:t>favourite</w:t>
            </w:r>
            <w:proofErr w:type="spellEnd"/>
            <w:r w:rsidRPr="003A335E">
              <w:rPr>
                <w:sz w:val="24"/>
                <w:szCs w:val="24"/>
              </w:rPr>
              <w:t xml:space="preserve"> pet.</w:t>
            </w:r>
          </w:p>
        </w:tc>
      </w:tr>
    </w:tbl>
    <w:p w14:paraId="34623511" w14:textId="77777777" w:rsidR="00FC28C1" w:rsidRPr="00D23BA5" w:rsidRDefault="00FC28C1" w:rsidP="00FC28C1">
      <w:pPr>
        <w:pStyle w:val="activity-numbered--common"/>
      </w:pPr>
    </w:p>
    <w:p w14:paraId="369A993B" w14:textId="6C69FA18" w:rsidR="00FC28C1" w:rsidRPr="00FC28C1" w:rsidRDefault="00FC28C1" w:rsidP="00FC28C1">
      <w:pPr>
        <w:pStyle w:val="activity-numbered--common"/>
        <w:rPr>
          <w:sz w:val="28"/>
          <w:szCs w:val="28"/>
        </w:rPr>
      </w:pPr>
      <w:r w:rsidRPr="00FC28C1">
        <w:rPr>
          <w:sz w:val="28"/>
          <w:szCs w:val="28"/>
        </w:rPr>
        <w:t>1</w:t>
      </w:r>
      <w:r w:rsidRPr="00FC28C1">
        <w:rPr>
          <w:sz w:val="28"/>
          <w:szCs w:val="28"/>
        </w:rPr>
        <w:tab/>
        <w:t>Pip is a rabbit.</w:t>
      </w:r>
      <w:r w:rsidRPr="00FC28C1">
        <w:rPr>
          <w:sz w:val="28"/>
          <w:szCs w:val="28"/>
        </w:rPr>
        <w:tab/>
      </w:r>
      <w:r w:rsidR="00B1636E">
        <w:rPr>
          <w:sz w:val="28"/>
          <w:szCs w:val="28"/>
        </w:rPr>
        <w:t>T</w:t>
      </w:r>
      <w:r w:rsidRPr="00FC28C1">
        <w:rPr>
          <w:sz w:val="28"/>
          <w:szCs w:val="28"/>
        </w:rPr>
        <w:t xml:space="preserve"> / </w:t>
      </w:r>
      <w:r w:rsidR="00B1636E">
        <w:rPr>
          <w:sz w:val="28"/>
          <w:szCs w:val="28"/>
        </w:rPr>
        <w:t>F</w:t>
      </w:r>
    </w:p>
    <w:p w14:paraId="63F52DEB" w14:textId="3D457BB2" w:rsidR="00FC28C1" w:rsidRPr="00FC28C1" w:rsidRDefault="00FC28C1" w:rsidP="00FC28C1">
      <w:pPr>
        <w:pStyle w:val="activity-numbered--common"/>
        <w:rPr>
          <w:sz w:val="28"/>
          <w:szCs w:val="28"/>
        </w:rPr>
      </w:pPr>
      <w:r w:rsidRPr="00FC28C1">
        <w:rPr>
          <w:sz w:val="28"/>
          <w:szCs w:val="28"/>
        </w:rPr>
        <w:t>2</w:t>
      </w:r>
      <w:r w:rsidRPr="00FC28C1">
        <w:rPr>
          <w:sz w:val="28"/>
          <w:szCs w:val="28"/>
        </w:rPr>
        <w:tab/>
        <w:t>Pip has got a white head.</w:t>
      </w:r>
      <w:r w:rsidRPr="00FC28C1">
        <w:rPr>
          <w:sz w:val="28"/>
          <w:szCs w:val="28"/>
        </w:rPr>
        <w:tab/>
      </w:r>
      <w:r w:rsidR="00B1636E">
        <w:rPr>
          <w:sz w:val="28"/>
          <w:szCs w:val="28"/>
        </w:rPr>
        <w:t>T</w:t>
      </w:r>
      <w:r w:rsidRPr="00FC28C1">
        <w:rPr>
          <w:sz w:val="28"/>
          <w:szCs w:val="28"/>
        </w:rPr>
        <w:t xml:space="preserve"> / </w:t>
      </w:r>
      <w:r w:rsidR="00B1636E">
        <w:rPr>
          <w:sz w:val="28"/>
          <w:szCs w:val="28"/>
        </w:rPr>
        <w:t>F</w:t>
      </w:r>
    </w:p>
    <w:p w14:paraId="4FEF8722" w14:textId="5C092D13" w:rsidR="00FC28C1" w:rsidRPr="00FC28C1" w:rsidRDefault="00FC28C1" w:rsidP="00FC28C1">
      <w:pPr>
        <w:pStyle w:val="activity-numbered--common"/>
        <w:rPr>
          <w:sz w:val="28"/>
          <w:szCs w:val="28"/>
        </w:rPr>
      </w:pPr>
      <w:r w:rsidRPr="00FC28C1">
        <w:rPr>
          <w:sz w:val="28"/>
          <w:szCs w:val="28"/>
        </w:rPr>
        <w:t>3</w:t>
      </w:r>
      <w:r w:rsidRPr="00FC28C1">
        <w:rPr>
          <w:sz w:val="28"/>
          <w:szCs w:val="28"/>
        </w:rPr>
        <w:tab/>
        <w:t>It’s got a brown tail.</w:t>
      </w:r>
      <w:r w:rsidRPr="00FC28C1">
        <w:rPr>
          <w:sz w:val="28"/>
          <w:szCs w:val="28"/>
        </w:rPr>
        <w:tab/>
      </w:r>
      <w:r w:rsidR="00B1636E">
        <w:rPr>
          <w:sz w:val="28"/>
          <w:szCs w:val="28"/>
        </w:rPr>
        <w:t>T</w:t>
      </w:r>
      <w:r w:rsidRPr="00FC28C1">
        <w:rPr>
          <w:sz w:val="28"/>
          <w:szCs w:val="28"/>
        </w:rPr>
        <w:t xml:space="preserve"> / </w:t>
      </w:r>
      <w:r w:rsidR="00B1636E">
        <w:rPr>
          <w:sz w:val="28"/>
          <w:szCs w:val="28"/>
        </w:rPr>
        <w:t>F</w:t>
      </w:r>
    </w:p>
    <w:p w14:paraId="331FF95F" w14:textId="77BB7014" w:rsidR="00FC28C1" w:rsidRPr="00FC28C1" w:rsidRDefault="00FC28C1" w:rsidP="00FC28C1">
      <w:pPr>
        <w:pStyle w:val="activity-numbered--common"/>
        <w:rPr>
          <w:sz w:val="28"/>
          <w:szCs w:val="28"/>
        </w:rPr>
      </w:pPr>
      <w:r w:rsidRPr="00FC28C1">
        <w:rPr>
          <w:sz w:val="28"/>
          <w:szCs w:val="28"/>
        </w:rPr>
        <w:t>4</w:t>
      </w:r>
      <w:r w:rsidRPr="00FC28C1">
        <w:rPr>
          <w:sz w:val="28"/>
          <w:szCs w:val="28"/>
        </w:rPr>
        <w:tab/>
        <w:t>The dog has got a brown face.</w:t>
      </w:r>
      <w:r w:rsidRPr="00FC28C1">
        <w:rPr>
          <w:sz w:val="28"/>
          <w:szCs w:val="28"/>
        </w:rPr>
        <w:tab/>
      </w:r>
      <w:r w:rsidR="00B1636E">
        <w:rPr>
          <w:sz w:val="28"/>
          <w:szCs w:val="28"/>
        </w:rPr>
        <w:t>T</w:t>
      </w:r>
      <w:r w:rsidRPr="00FC28C1">
        <w:rPr>
          <w:sz w:val="28"/>
          <w:szCs w:val="28"/>
        </w:rPr>
        <w:t xml:space="preserve"> / </w:t>
      </w:r>
      <w:r w:rsidR="00B1636E">
        <w:rPr>
          <w:sz w:val="28"/>
          <w:szCs w:val="28"/>
        </w:rPr>
        <w:t>F</w:t>
      </w:r>
    </w:p>
    <w:p w14:paraId="6CAE7911" w14:textId="202C2EC7" w:rsidR="00FC28C1" w:rsidRPr="00FC28C1" w:rsidRDefault="00FC28C1" w:rsidP="00FC28C1">
      <w:pPr>
        <w:pStyle w:val="activity-numbered--common"/>
        <w:rPr>
          <w:sz w:val="28"/>
          <w:szCs w:val="28"/>
        </w:rPr>
      </w:pPr>
      <w:r w:rsidRPr="00FC28C1">
        <w:rPr>
          <w:sz w:val="28"/>
          <w:szCs w:val="28"/>
        </w:rPr>
        <w:t>5</w:t>
      </w:r>
      <w:r w:rsidRPr="00FC28C1">
        <w:rPr>
          <w:sz w:val="28"/>
          <w:szCs w:val="28"/>
        </w:rPr>
        <w:tab/>
        <w:t>It’s got white feet.</w:t>
      </w:r>
      <w:r w:rsidRPr="00FC28C1">
        <w:rPr>
          <w:sz w:val="28"/>
          <w:szCs w:val="28"/>
        </w:rPr>
        <w:tab/>
      </w:r>
      <w:r w:rsidR="00B1636E">
        <w:rPr>
          <w:sz w:val="28"/>
          <w:szCs w:val="28"/>
        </w:rPr>
        <w:t>T</w:t>
      </w:r>
      <w:r w:rsidRPr="00FC28C1">
        <w:rPr>
          <w:sz w:val="28"/>
          <w:szCs w:val="28"/>
        </w:rPr>
        <w:t xml:space="preserve"> / </w:t>
      </w:r>
      <w:r w:rsidR="00B1636E">
        <w:rPr>
          <w:sz w:val="28"/>
          <w:szCs w:val="28"/>
        </w:rPr>
        <w:t>F</w:t>
      </w:r>
    </w:p>
    <w:p w14:paraId="7BDC5D83" w14:textId="7C676CEB" w:rsidR="00143868" w:rsidRPr="007C6741" w:rsidRDefault="00FC28C1" w:rsidP="00FC28C1">
      <w:pPr>
        <w:pStyle w:val="marks"/>
        <w:spacing w:before="240"/>
        <w:rPr>
          <w:rStyle w:val="marks-frame"/>
        </w:rPr>
      </w:pPr>
      <w:r w:rsidRPr="00D23BA5">
        <w:rPr>
          <w:rStyle w:val="marks-frame"/>
        </w:rPr>
        <w:t>     / 5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D226FBA" wp14:editId="2BAF1D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35B6083" w14:textId="77777777" w:rsidR="00FC28C1" w:rsidRPr="002D2043" w:rsidRDefault="00FC28C1" w:rsidP="00FC28C1">
      <w:pPr>
        <w:pStyle w:val="instruction"/>
      </w:pPr>
      <w:r w:rsidRPr="00D23BA5">
        <w:t>6</w:t>
      </w:r>
      <w:r w:rsidRPr="00D23BA5">
        <w:tab/>
        <w:t xml:space="preserve">Look and write </w:t>
      </w:r>
      <w:r w:rsidRPr="002D07DD">
        <w:rPr>
          <w:i/>
        </w:rPr>
        <w:t>This is</w:t>
      </w:r>
      <w:r w:rsidRPr="002D07DD">
        <w:t xml:space="preserve"> </w:t>
      </w:r>
      <w:r w:rsidRPr="00D23BA5">
        <w:t xml:space="preserve">or </w:t>
      </w:r>
      <w:r w:rsidRPr="002D07DD">
        <w:rPr>
          <w:i/>
        </w:rPr>
        <w:t>These are</w:t>
      </w:r>
      <w:r w:rsidRPr="00D23BA5">
        <w:t>.</w:t>
      </w:r>
    </w:p>
    <w:tbl>
      <w:tblPr>
        <w:tblW w:w="9639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14"/>
        <w:gridCol w:w="1814"/>
        <w:gridCol w:w="1814"/>
        <w:gridCol w:w="170"/>
        <w:gridCol w:w="4027"/>
      </w:tblGrid>
      <w:tr w:rsidR="00FC28C1" w14:paraId="193A30C7" w14:textId="77777777" w:rsidTr="0083318A">
        <w:trPr>
          <w:cantSplit/>
          <w:trHeight w:val="1757"/>
        </w:trPr>
        <w:tc>
          <w:tcPr>
            <w:tcW w:w="1814" w:type="dxa"/>
            <w:vAlign w:val="center"/>
          </w:tcPr>
          <w:p w14:paraId="13926A7E" w14:textId="77777777" w:rsidR="00FC28C1" w:rsidRDefault="00FC28C1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281F84F" wp14:editId="7816617D">
                  <wp:extent cx="1024890" cy="929551"/>
                  <wp:effectExtent l="0" t="0" r="381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388" cy="932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  <w:vAlign w:val="center"/>
          </w:tcPr>
          <w:p w14:paraId="730C22A3" w14:textId="77777777" w:rsidR="00FC28C1" w:rsidRDefault="00FC28C1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D9D1300" wp14:editId="0DA6DE77">
                  <wp:extent cx="1103680" cy="698246"/>
                  <wp:effectExtent l="0" t="0" r="1270" b="63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130" cy="702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  <w:vAlign w:val="center"/>
          </w:tcPr>
          <w:p w14:paraId="3399B044" w14:textId="77777777" w:rsidR="00FC28C1" w:rsidRDefault="00FC28C1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A55292" wp14:editId="55B13DFE">
                  <wp:extent cx="974791" cy="670169"/>
                  <wp:effectExtent l="0" t="0" r="3175" b="317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791" cy="6701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A0BEDA8" w14:textId="77777777" w:rsidR="00FC28C1" w:rsidRPr="00117BF5" w:rsidRDefault="00FC28C1" w:rsidP="00331079">
            <w:pPr>
              <w:pStyle w:val="activity-numbered--table"/>
            </w:pPr>
          </w:p>
        </w:tc>
        <w:tc>
          <w:tcPr>
            <w:tcW w:w="4027" w:type="dxa"/>
            <w:vMerge w:val="restart"/>
            <w:tcMar>
              <w:left w:w="113" w:type="dxa"/>
            </w:tcMar>
          </w:tcPr>
          <w:p w14:paraId="26A90E6A" w14:textId="79710697" w:rsidR="00FC28C1" w:rsidRPr="00480229" w:rsidRDefault="00FC28C1" w:rsidP="00331079">
            <w:pPr>
              <w:pStyle w:val="activity-numbered--table"/>
            </w:pPr>
            <w:r w:rsidRPr="00480229">
              <w:t>1</w:t>
            </w:r>
            <w:r w:rsidRPr="00480229">
              <w:tab/>
            </w:r>
            <w:r w:rsidRPr="00480229">
              <w:rPr>
                <w:u w:val="single"/>
              </w:rPr>
              <w:t>             </w:t>
            </w:r>
            <w:r w:rsidR="0083318A" w:rsidRPr="00480229">
              <w:rPr>
                <w:u w:val="single"/>
              </w:rPr>
              <w:t>    </w:t>
            </w:r>
            <w:r w:rsidRPr="00480229">
              <w:rPr>
                <w:u w:val="single"/>
              </w:rPr>
              <w:t>                </w:t>
            </w:r>
            <w:r w:rsidRPr="00480229">
              <w:t xml:space="preserve"> my arms.</w:t>
            </w:r>
          </w:p>
          <w:p w14:paraId="3E9ABDD1" w14:textId="0016BA9B" w:rsidR="00FC28C1" w:rsidRPr="00480229" w:rsidRDefault="00FC28C1" w:rsidP="00331079">
            <w:pPr>
              <w:pStyle w:val="activity-numbered--table"/>
            </w:pPr>
            <w:r w:rsidRPr="00480229">
              <w:t>2</w:t>
            </w:r>
            <w:r w:rsidRPr="00480229">
              <w:tab/>
            </w:r>
            <w:r w:rsidRPr="00480229">
              <w:rPr>
                <w:u w:val="single"/>
              </w:rPr>
              <w:t>                 </w:t>
            </w:r>
            <w:r w:rsidR="0083318A" w:rsidRPr="00480229">
              <w:rPr>
                <w:u w:val="single"/>
              </w:rPr>
              <w:t>    </w:t>
            </w:r>
            <w:r w:rsidRPr="00480229">
              <w:rPr>
                <w:u w:val="single"/>
              </w:rPr>
              <w:t>            </w:t>
            </w:r>
            <w:r w:rsidRPr="00480229">
              <w:t xml:space="preserve"> my feet.</w:t>
            </w:r>
          </w:p>
          <w:p w14:paraId="5170D570" w14:textId="03018795" w:rsidR="00FC28C1" w:rsidRPr="00480229" w:rsidRDefault="00FC28C1" w:rsidP="00331079">
            <w:pPr>
              <w:pStyle w:val="activity-numbered--table"/>
            </w:pPr>
            <w:r w:rsidRPr="00480229">
              <w:t>3</w:t>
            </w:r>
            <w:r w:rsidRPr="00480229">
              <w:tab/>
            </w:r>
            <w:r w:rsidRPr="00480229">
              <w:rPr>
                <w:u w:val="single"/>
              </w:rPr>
              <w:t>          </w:t>
            </w:r>
            <w:r w:rsidR="0083318A" w:rsidRPr="00480229">
              <w:rPr>
                <w:u w:val="single"/>
              </w:rPr>
              <w:t>    </w:t>
            </w:r>
            <w:r w:rsidRPr="00480229">
              <w:rPr>
                <w:u w:val="single"/>
              </w:rPr>
              <w:t>                   </w:t>
            </w:r>
            <w:r w:rsidRPr="00480229">
              <w:t xml:space="preserve"> my mouth.</w:t>
            </w:r>
          </w:p>
          <w:p w14:paraId="70B913B5" w14:textId="6CBB063E" w:rsidR="00FC28C1" w:rsidRPr="00480229" w:rsidRDefault="00FC28C1" w:rsidP="00331079">
            <w:pPr>
              <w:pStyle w:val="activity-numbered--table"/>
            </w:pPr>
            <w:r w:rsidRPr="00480229">
              <w:t>4</w:t>
            </w:r>
            <w:r w:rsidRPr="00480229">
              <w:tab/>
            </w:r>
            <w:r w:rsidRPr="00480229">
              <w:rPr>
                <w:u w:val="single"/>
              </w:rPr>
              <w:t>         </w:t>
            </w:r>
            <w:r w:rsidR="0083318A" w:rsidRPr="00480229">
              <w:rPr>
                <w:u w:val="single"/>
              </w:rPr>
              <w:t>    </w:t>
            </w:r>
            <w:r w:rsidRPr="00480229">
              <w:rPr>
                <w:u w:val="single"/>
              </w:rPr>
              <w:t>                    </w:t>
            </w:r>
            <w:r w:rsidRPr="00480229">
              <w:t xml:space="preserve"> my eyes.</w:t>
            </w:r>
          </w:p>
          <w:p w14:paraId="073607C9" w14:textId="5DEB58F9" w:rsidR="00FC28C1" w:rsidRPr="00480229" w:rsidRDefault="00FC28C1" w:rsidP="00331079">
            <w:pPr>
              <w:pStyle w:val="activity-numbered--table"/>
            </w:pPr>
            <w:r w:rsidRPr="00480229">
              <w:t>5</w:t>
            </w:r>
            <w:r w:rsidRPr="00480229">
              <w:tab/>
            </w:r>
            <w:r w:rsidRPr="00480229">
              <w:rPr>
                <w:u w:val="single"/>
              </w:rPr>
              <w:t>           </w:t>
            </w:r>
            <w:r w:rsidR="0083318A" w:rsidRPr="00480229">
              <w:rPr>
                <w:u w:val="single"/>
              </w:rPr>
              <w:t>    </w:t>
            </w:r>
            <w:r w:rsidRPr="00480229">
              <w:rPr>
                <w:u w:val="single"/>
              </w:rPr>
              <w:t>                  </w:t>
            </w:r>
            <w:r w:rsidRPr="00480229">
              <w:t xml:space="preserve"> my nose.</w:t>
            </w:r>
          </w:p>
          <w:p w14:paraId="3ED55567" w14:textId="28C1382D" w:rsidR="00FC28C1" w:rsidRPr="001F1EEA" w:rsidRDefault="00FC28C1" w:rsidP="00331079">
            <w:pPr>
              <w:pStyle w:val="activity-numbered--table"/>
              <w:rPr>
                <w:u w:val="single" w:color="000000"/>
              </w:rPr>
            </w:pPr>
            <w:r w:rsidRPr="00480229">
              <w:t>6</w:t>
            </w:r>
            <w:r w:rsidRPr="00480229">
              <w:tab/>
            </w:r>
            <w:r w:rsidRPr="00480229">
              <w:rPr>
                <w:u w:val="single"/>
              </w:rPr>
              <w:t>         </w:t>
            </w:r>
            <w:r w:rsidR="0083318A" w:rsidRPr="00480229">
              <w:rPr>
                <w:u w:val="single"/>
              </w:rPr>
              <w:t>    </w:t>
            </w:r>
            <w:r w:rsidRPr="00480229">
              <w:rPr>
                <w:u w:val="single"/>
              </w:rPr>
              <w:t>                    </w:t>
            </w:r>
            <w:r w:rsidRPr="00480229">
              <w:t xml:space="preserve"> my legs.</w:t>
            </w:r>
          </w:p>
        </w:tc>
      </w:tr>
      <w:tr w:rsidR="00FC28C1" w:rsidRPr="00685431" w14:paraId="452E1634" w14:textId="77777777" w:rsidTr="0083318A">
        <w:trPr>
          <w:cantSplit/>
          <w:trHeight w:val="567"/>
        </w:trPr>
        <w:tc>
          <w:tcPr>
            <w:tcW w:w="1814" w:type="dxa"/>
            <w:vAlign w:val="center"/>
          </w:tcPr>
          <w:p w14:paraId="686E0C65" w14:textId="77777777" w:rsidR="00FC28C1" w:rsidRPr="00685431" w:rsidRDefault="00FC28C1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814" w:type="dxa"/>
            <w:vAlign w:val="center"/>
          </w:tcPr>
          <w:p w14:paraId="60DE712E" w14:textId="77777777" w:rsidR="00FC28C1" w:rsidRPr="00685431" w:rsidRDefault="00FC28C1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814" w:type="dxa"/>
            <w:vAlign w:val="center"/>
          </w:tcPr>
          <w:p w14:paraId="50A8E087" w14:textId="77777777" w:rsidR="00FC28C1" w:rsidRPr="00685431" w:rsidRDefault="00FC28C1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79BA8DAE" w14:textId="77777777" w:rsidR="00FC28C1" w:rsidRDefault="00FC28C1" w:rsidP="00331079">
            <w:pPr>
              <w:pStyle w:val="activity-numbered--centered"/>
            </w:pPr>
          </w:p>
        </w:tc>
        <w:tc>
          <w:tcPr>
            <w:tcW w:w="4027" w:type="dxa"/>
            <w:vMerge/>
            <w:tcMar>
              <w:left w:w="113" w:type="dxa"/>
            </w:tcMar>
          </w:tcPr>
          <w:p w14:paraId="04DA48F8" w14:textId="77777777" w:rsidR="00FC28C1" w:rsidRDefault="00FC28C1" w:rsidP="00331079">
            <w:pPr>
              <w:pStyle w:val="activity-numbered--centered"/>
            </w:pPr>
          </w:p>
        </w:tc>
      </w:tr>
      <w:tr w:rsidR="00FC28C1" w14:paraId="4AB3B5AA" w14:textId="77777777" w:rsidTr="0083318A">
        <w:trPr>
          <w:cantSplit/>
          <w:trHeight w:val="1757"/>
        </w:trPr>
        <w:tc>
          <w:tcPr>
            <w:tcW w:w="1814" w:type="dxa"/>
            <w:vAlign w:val="center"/>
          </w:tcPr>
          <w:p w14:paraId="1416A701" w14:textId="77777777" w:rsidR="00FC28C1" w:rsidRDefault="00FC28C1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76EAA04" wp14:editId="0BA40D0C">
                  <wp:extent cx="1066800" cy="640080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  <w:vAlign w:val="center"/>
          </w:tcPr>
          <w:p w14:paraId="44118A3C" w14:textId="77777777" w:rsidR="00FC28C1" w:rsidRDefault="00FC28C1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6FA9A69" wp14:editId="2F953BAF">
                  <wp:extent cx="749808" cy="968503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1291" cy="9704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  <w:vAlign w:val="center"/>
          </w:tcPr>
          <w:p w14:paraId="6FF0F477" w14:textId="77777777" w:rsidR="00FC28C1" w:rsidRDefault="00FC28C1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5E6945" wp14:editId="0B1F7681">
                  <wp:extent cx="989310" cy="886968"/>
                  <wp:effectExtent l="0" t="0" r="1905" b="254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769" cy="897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09DF5CD0" w14:textId="77777777" w:rsidR="00FC28C1" w:rsidRDefault="00FC28C1" w:rsidP="00331079">
            <w:pPr>
              <w:rPr>
                <w:noProof/>
              </w:rPr>
            </w:pPr>
          </w:p>
        </w:tc>
        <w:tc>
          <w:tcPr>
            <w:tcW w:w="4027" w:type="dxa"/>
            <w:vMerge/>
            <w:tcMar>
              <w:left w:w="113" w:type="dxa"/>
            </w:tcMar>
          </w:tcPr>
          <w:p w14:paraId="58F85A79" w14:textId="77777777" w:rsidR="00FC28C1" w:rsidRDefault="00FC28C1" w:rsidP="00331079">
            <w:pPr>
              <w:rPr>
                <w:noProof/>
              </w:rPr>
            </w:pPr>
          </w:p>
        </w:tc>
      </w:tr>
      <w:tr w:rsidR="00FC28C1" w14:paraId="51AC31CA" w14:textId="77777777" w:rsidTr="0083318A">
        <w:trPr>
          <w:cantSplit/>
          <w:trHeight w:val="567"/>
        </w:trPr>
        <w:tc>
          <w:tcPr>
            <w:tcW w:w="1814" w:type="dxa"/>
            <w:vAlign w:val="center"/>
          </w:tcPr>
          <w:p w14:paraId="6B4D0F33" w14:textId="77777777" w:rsidR="00FC28C1" w:rsidRDefault="00FC28C1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814" w:type="dxa"/>
            <w:vAlign w:val="center"/>
          </w:tcPr>
          <w:p w14:paraId="064D0C92" w14:textId="77777777" w:rsidR="00FC28C1" w:rsidRDefault="00FC28C1" w:rsidP="00331079">
            <w:pPr>
              <w:pStyle w:val="activity-numbered--centered"/>
            </w:pPr>
            <w:r>
              <w:t>5</w:t>
            </w:r>
          </w:p>
        </w:tc>
        <w:tc>
          <w:tcPr>
            <w:tcW w:w="1814" w:type="dxa"/>
            <w:vAlign w:val="center"/>
          </w:tcPr>
          <w:p w14:paraId="54E7E606" w14:textId="77777777" w:rsidR="00FC28C1" w:rsidRDefault="00FC28C1" w:rsidP="00331079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5F705BBB" w14:textId="77777777" w:rsidR="00FC28C1" w:rsidRDefault="00FC28C1" w:rsidP="00331079">
            <w:pPr>
              <w:pStyle w:val="activity-numbered--centered"/>
            </w:pPr>
          </w:p>
        </w:tc>
        <w:tc>
          <w:tcPr>
            <w:tcW w:w="4027" w:type="dxa"/>
            <w:vMerge/>
            <w:tcMar>
              <w:left w:w="113" w:type="dxa"/>
            </w:tcMar>
          </w:tcPr>
          <w:p w14:paraId="747BEFD2" w14:textId="77777777" w:rsidR="00FC28C1" w:rsidRDefault="00FC28C1" w:rsidP="00331079">
            <w:pPr>
              <w:pStyle w:val="activity-numbered--centered"/>
            </w:pPr>
          </w:p>
        </w:tc>
      </w:tr>
    </w:tbl>
    <w:p w14:paraId="598E474B" w14:textId="55FEFECE" w:rsidR="00744FC9" w:rsidRPr="0004493D" w:rsidRDefault="00FC28C1" w:rsidP="0004493D">
      <w:pPr>
        <w:pStyle w:val="marks"/>
        <w:spacing w:before="240"/>
        <w:rPr>
          <w:rFonts w:ascii="Calibri" w:hAnsi="Calibri"/>
          <w:b w:val="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6</w:t>
      </w:r>
      <w:r w:rsidRPr="002D2043">
        <w:rPr>
          <w:rStyle w:val="marks-frame"/>
        </w:rPr>
        <w:t> </w:t>
      </w:r>
      <w:r w:rsidR="00744FC9"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68F209F" wp14:editId="5111E2B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7AAA5FB" w14:textId="1F596679" w:rsidR="00486705" w:rsidRDefault="00486705" w:rsidP="00486705">
      <w:pPr>
        <w:pStyle w:val="instruction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20C4BAE2" wp14:editId="36346F7C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color w:val="767171" w:themeColor="background2" w:themeShade="80"/>
        </w:rPr>
        <w:t>5</w:t>
      </w:r>
      <w:r>
        <w:t xml:space="preserve"> </w:t>
      </w:r>
      <w:r w:rsidRPr="00D23BA5">
        <w:t>Listen and number.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486705" w14:paraId="7155FA34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48AE6A6C" w14:textId="77777777" w:rsidR="00486705" w:rsidRDefault="0048670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5316D4" wp14:editId="14A5C76F">
                  <wp:extent cx="913388" cy="764697"/>
                  <wp:effectExtent l="0" t="0" r="1270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388" cy="764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66357BB6" w14:textId="77777777" w:rsidR="00486705" w:rsidRDefault="0048670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A5A9CE2" wp14:editId="36E0A991">
                  <wp:extent cx="827855" cy="670169"/>
                  <wp:effectExtent l="0" t="0" r="0" b="3175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7855" cy="6701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2CD7E416" w14:textId="77777777" w:rsidR="00486705" w:rsidRDefault="0048670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41CCC4E" wp14:editId="63D5FB03">
                  <wp:extent cx="900220" cy="687265"/>
                  <wp:effectExtent l="0" t="0" r="1905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220" cy="687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6705" w:rsidRPr="00685431" w14:paraId="6B949754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0A6C9168" w14:textId="283E1686" w:rsidR="00486705" w:rsidRPr="00685431" w:rsidRDefault="00486705" w:rsidP="00331079">
            <w:pPr>
              <w:pStyle w:val="activity-numbered--centered"/>
            </w:pPr>
            <w:r w:rsidRPr="00D23BA5">
              <w:t xml:space="preserve">A </w:t>
            </w:r>
            <w:r w:rsidR="00A6530B" w:rsidRPr="00D23BA5">
              <w:rPr>
                <w:rStyle w:val="wol"/>
              </w:rPr>
              <w:t>     </w:t>
            </w:r>
          </w:p>
        </w:tc>
        <w:tc>
          <w:tcPr>
            <w:tcW w:w="2778" w:type="dxa"/>
            <w:vAlign w:val="center"/>
          </w:tcPr>
          <w:p w14:paraId="021307A5" w14:textId="321DBF5A" w:rsidR="00486705" w:rsidRPr="00685431" w:rsidRDefault="00486705" w:rsidP="00331079">
            <w:pPr>
              <w:pStyle w:val="activity-numbered--centered"/>
            </w:pPr>
            <w:r>
              <w:t>B</w:t>
            </w:r>
            <w:r w:rsidRPr="00D23BA5">
              <w:t xml:space="preserve"> </w:t>
            </w:r>
            <w:r w:rsidR="00A6530B" w:rsidRPr="00D23BA5">
              <w:rPr>
                <w:rStyle w:val="wol"/>
              </w:rPr>
              <w:t>     </w:t>
            </w:r>
          </w:p>
        </w:tc>
        <w:tc>
          <w:tcPr>
            <w:tcW w:w="2778" w:type="dxa"/>
            <w:vAlign w:val="center"/>
          </w:tcPr>
          <w:p w14:paraId="2F18F5A5" w14:textId="2B929CED" w:rsidR="00486705" w:rsidRPr="00685431" w:rsidRDefault="00486705" w:rsidP="00331079">
            <w:pPr>
              <w:pStyle w:val="activity-numbered--centered"/>
            </w:pPr>
            <w:r>
              <w:t>C</w:t>
            </w:r>
            <w:r w:rsidRPr="00D23BA5">
              <w:t xml:space="preserve"> </w:t>
            </w:r>
            <w:r w:rsidR="00A6530B" w:rsidRPr="00D23BA5">
              <w:rPr>
                <w:rStyle w:val="wol"/>
              </w:rPr>
              <w:t>     </w:t>
            </w:r>
          </w:p>
        </w:tc>
      </w:tr>
      <w:tr w:rsidR="00486705" w14:paraId="33BEE6B5" w14:textId="77777777" w:rsidTr="00331079">
        <w:trPr>
          <w:gridAfter w:val="1"/>
          <w:wAfter w:w="2778" w:type="dxa"/>
          <w:cantSplit/>
          <w:trHeight w:val="1418"/>
        </w:trPr>
        <w:tc>
          <w:tcPr>
            <w:tcW w:w="2777" w:type="dxa"/>
            <w:vAlign w:val="center"/>
          </w:tcPr>
          <w:p w14:paraId="3E7E60EF" w14:textId="77777777" w:rsidR="00486705" w:rsidRDefault="0048670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328BDC7" wp14:editId="230B8C0A">
                  <wp:extent cx="803402" cy="733104"/>
                  <wp:effectExtent l="0" t="0" r="0" b="381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620" cy="735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1598E90" w14:textId="77777777" w:rsidR="00486705" w:rsidRDefault="0048670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0522E84" wp14:editId="0D082F55">
                  <wp:extent cx="1405290" cy="667512"/>
                  <wp:effectExtent l="0" t="0" r="4445" b="5715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7732" cy="678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6705" w14:paraId="4424A8AD" w14:textId="77777777" w:rsidTr="00331079">
        <w:trPr>
          <w:gridAfter w:val="1"/>
          <w:wAfter w:w="2778" w:type="dxa"/>
          <w:cantSplit/>
          <w:trHeight w:val="567"/>
        </w:trPr>
        <w:tc>
          <w:tcPr>
            <w:tcW w:w="2777" w:type="dxa"/>
            <w:vAlign w:val="center"/>
          </w:tcPr>
          <w:p w14:paraId="3DA570AA" w14:textId="00F5CC92" w:rsidR="00486705" w:rsidRDefault="00486705" w:rsidP="00331079">
            <w:pPr>
              <w:pStyle w:val="activity-numbered--centered"/>
            </w:pPr>
            <w:r>
              <w:t>D</w:t>
            </w:r>
            <w:r w:rsidRPr="00D23BA5">
              <w:t xml:space="preserve"> </w:t>
            </w:r>
            <w:r w:rsidR="00A6530B" w:rsidRPr="00D23BA5">
              <w:rPr>
                <w:rStyle w:val="wol"/>
              </w:rPr>
              <w:t>     </w:t>
            </w:r>
          </w:p>
        </w:tc>
        <w:tc>
          <w:tcPr>
            <w:tcW w:w="2778" w:type="dxa"/>
            <w:vAlign w:val="center"/>
          </w:tcPr>
          <w:p w14:paraId="0EE00B78" w14:textId="04C30F52" w:rsidR="00486705" w:rsidRDefault="00486705" w:rsidP="00331079">
            <w:pPr>
              <w:pStyle w:val="activity-numbered--centered"/>
            </w:pPr>
            <w:r>
              <w:t>E</w:t>
            </w:r>
            <w:r w:rsidRPr="00D23BA5">
              <w:t xml:space="preserve"> </w:t>
            </w:r>
            <w:r w:rsidR="00A6530B" w:rsidRPr="00D23BA5">
              <w:rPr>
                <w:rStyle w:val="wol"/>
              </w:rPr>
              <w:t>     </w:t>
            </w:r>
          </w:p>
        </w:tc>
      </w:tr>
    </w:tbl>
    <w:p w14:paraId="4E343842" w14:textId="4D67C386" w:rsidR="00143868" w:rsidRPr="00683C0B" w:rsidRDefault="00486705" w:rsidP="00143868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B9DA76E" wp14:editId="0E0C7F3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F4C2088" w14:textId="77777777" w:rsidR="00486705" w:rsidRDefault="00486705" w:rsidP="00486705">
      <w:pPr>
        <w:pStyle w:val="instruction"/>
      </w:pPr>
      <w:r>
        <w:t>8</w:t>
      </w:r>
      <w:r>
        <w:tab/>
      </w:r>
      <w:r w:rsidRPr="00D23BA5">
        <w:t xml:space="preserve">Look and say </w:t>
      </w:r>
      <w:r w:rsidRPr="00961DC6">
        <w:rPr>
          <w:rStyle w:val="bold-italic"/>
          <w:b/>
        </w:rPr>
        <w:t>It’s got</w:t>
      </w:r>
      <w:r w:rsidRPr="00D23BA5">
        <w:t>.</w:t>
      </w:r>
    </w:p>
    <w:tbl>
      <w:tblPr>
        <w:tblW w:w="8363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81"/>
        <w:gridCol w:w="4182"/>
      </w:tblGrid>
      <w:tr w:rsidR="00486705" w14:paraId="2139C37B" w14:textId="77777777" w:rsidTr="00331079">
        <w:trPr>
          <w:cantSplit/>
          <w:trHeight w:val="3402"/>
        </w:trPr>
        <w:tc>
          <w:tcPr>
            <w:tcW w:w="4181" w:type="dxa"/>
            <w:vAlign w:val="center"/>
          </w:tcPr>
          <w:p w14:paraId="1688D7BA" w14:textId="77777777" w:rsidR="00486705" w:rsidRDefault="0048670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1CE9B9" wp14:editId="1079F2D9">
                  <wp:extent cx="2528062" cy="1988602"/>
                  <wp:effectExtent l="0" t="0" r="0" b="5715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4330" cy="2001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dxa"/>
            <w:vAlign w:val="center"/>
          </w:tcPr>
          <w:p w14:paraId="1AC8B7A4" w14:textId="77777777" w:rsidR="00486705" w:rsidRDefault="0048670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D71DB56" wp14:editId="31661E56">
                  <wp:extent cx="2598815" cy="1530985"/>
                  <wp:effectExtent l="0" t="0" r="5080" b="5715"/>
                  <wp:docPr id="102631487" name="Picture 1026314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833" cy="1539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0D024D" w14:textId="77777777" w:rsidR="00486705" w:rsidRPr="00683C0B" w:rsidRDefault="00486705" w:rsidP="00486705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4E1E1BCA" w14:textId="77777777" w:rsidR="00486705" w:rsidRPr="000F6548" w:rsidRDefault="00486705" w:rsidP="00486705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A4613E1" wp14:editId="35A6A93A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99A749" w14:textId="67B355E4" w:rsidR="00486705" w:rsidRDefault="00486705" w:rsidP="00486705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8F64D2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6B35849" wp14:editId="094ECE47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A4613E1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left:0;text-align:left;margin-left:400.8pt;margin-top:63.7pt;width:36.1pt;height:27pt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T1bMgIAAFc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pu4G68HWVnTGepVYczclWgh7Vw/llYyAEDQeL+CUteEu6izuLsQPbX3/whHywhylkNeaXc/TwK&#13;&#10;qzgrf2jwdzsYj4Me4+YrlIyNfR/Zxc14ghiIOVb3BAUP8JiMjGbI9+XFzC1Vr3gJy3ArQkJL3J1y&#13;&#10;fzHvfSt6vCSplsuYBAUa4dd6Y2QoHVANCG+bV2FNR4MHf490EaKYfWCjzW35WB495UWkKuDcotrB&#13;&#10;D/VGBruXFp7H+33MevsfLH4D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9XU9WzICAABX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0999A749" w14:textId="67B355E4" w:rsidR="00486705" w:rsidRDefault="00486705" w:rsidP="00486705">
                      <w:pPr>
                        <w:jc w:val="center"/>
                      </w:pPr>
                      <w:r>
                        <w:t>4</w:t>
                      </w:r>
                      <w:r w:rsidR="008F64D2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6B35849" wp14:editId="094ECE47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8392127" wp14:editId="55B6E3B2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D8802" w14:textId="0E9873A8" w:rsidR="00B40B86" w:rsidRPr="000F6548" w:rsidRDefault="00B40B86" w:rsidP="00486705">
      <w:pPr>
        <w:pStyle w:val="instruction"/>
      </w:pPr>
    </w:p>
    <w:sectPr w:rsidR="00B40B86" w:rsidRPr="000F6548" w:rsidSect="00224951">
      <w:headerReference w:type="default" r:id="rId50"/>
      <w:footerReference w:type="default" r:id="rId51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CA55903" w14:textId="77777777" w:rsidR="007639B8" w:rsidRDefault="007639B8" w:rsidP="00B7780C">
      <w:r>
        <w:separator/>
      </w:r>
    </w:p>
  </w:endnote>
  <w:endnote w:type="continuationSeparator" w:id="0">
    <w:p w14:paraId="7FBB1A4B" w14:textId="77777777" w:rsidR="007639B8" w:rsidRDefault="007639B8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MS Mincho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Bradley Hand ITC">
    <w:panose1 w:val="020B0604020202020204"/>
    <w:charset w:val="4D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57BA7469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18756A">
      <w:rPr>
        <w:rStyle w:val="PageNumber"/>
      </w:rPr>
      <w:t>Beehive 1</w:t>
    </w:r>
    <w:r w:rsidR="0018756A" w:rsidRPr="00DA2675">
      <w:rPr>
        <w:rStyle w:val="PageNumber"/>
      </w:rPr>
      <w:t xml:space="preserve"> • </w:t>
    </w:r>
    <w:r w:rsidR="0018756A">
      <w:rPr>
        <w:rStyle w:val="PageNumber"/>
      </w:rPr>
      <w:t xml:space="preserve">Unit </w:t>
    </w:r>
    <w:r w:rsidR="0018756A">
      <w:rPr>
        <w:rStyle w:val="PageNumber"/>
      </w:rPr>
      <w:t>5</w:t>
    </w:r>
    <w:r w:rsidR="0018756A"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0F6D39" w14:textId="77777777" w:rsidR="007639B8" w:rsidRDefault="007639B8" w:rsidP="00B7780C">
      <w:r>
        <w:separator/>
      </w:r>
    </w:p>
  </w:footnote>
  <w:footnote w:type="continuationSeparator" w:id="0">
    <w:p w14:paraId="6E356DF9" w14:textId="77777777" w:rsidR="007639B8" w:rsidRDefault="007639B8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2750D1BC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800" cy="7112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800" cy="71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4493D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43868"/>
    <w:rsid w:val="00151C39"/>
    <w:rsid w:val="00152E78"/>
    <w:rsid w:val="00152FEB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8756A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8CA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BC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B559A"/>
    <w:rsid w:val="002C0308"/>
    <w:rsid w:val="002C208E"/>
    <w:rsid w:val="002C32E4"/>
    <w:rsid w:val="002C4F7C"/>
    <w:rsid w:val="002C57A7"/>
    <w:rsid w:val="002C6625"/>
    <w:rsid w:val="002C6886"/>
    <w:rsid w:val="002C6E3B"/>
    <w:rsid w:val="002D07DD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1670"/>
    <w:rsid w:val="002F2105"/>
    <w:rsid w:val="002F2330"/>
    <w:rsid w:val="002F2AA2"/>
    <w:rsid w:val="002F3A7B"/>
    <w:rsid w:val="002F3FD5"/>
    <w:rsid w:val="002F4FA3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6705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5B02"/>
    <w:rsid w:val="00566A22"/>
    <w:rsid w:val="00566E2D"/>
    <w:rsid w:val="005710E6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09AF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2039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46EA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0B3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39B8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2889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17C8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18A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64D2"/>
    <w:rsid w:val="008F7988"/>
    <w:rsid w:val="00900FA1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11B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177B7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530B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11F2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1636E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6D06"/>
    <w:rsid w:val="00BD7028"/>
    <w:rsid w:val="00BD7858"/>
    <w:rsid w:val="00BE0965"/>
    <w:rsid w:val="00BE2835"/>
    <w:rsid w:val="00BE3AFD"/>
    <w:rsid w:val="00BE580A"/>
    <w:rsid w:val="00BE669E"/>
    <w:rsid w:val="00BF34F2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657B1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3798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B7E11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2B5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67A56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8C1"/>
    <w:rsid w:val="00FC2D61"/>
    <w:rsid w:val="00FC46A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6C71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g"/><Relationship Id="rId26" Type="http://schemas.openxmlformats.org/officeDocument/2006/relationships/image" Target="media/image16.jpg"/><Relationship Id="rId39" Type="http://schemas.openxmlformats.org/officeDocument/2006/relationships/image" Target="media/image29.jpeg"/><Relationship Id="rId21" Type="http://schemas.openxmlformats.org/officeDocument/2006/relationships/image" Target="media/image11.emf"/><Relationship Id="rId34" Type="http://schemas.openxmlformats.org/officeDocument/2006/relationships/image" Target="media/image24.jpg"/><Relationship Id="rId42" Type="http://schemas.openxmlformats.org/officeDocument/2006/relationships/image" Target="media/image32.jpg"/><Relationship Id="rId47" Type="http://schemas.openxmlformats.org/officeDocument/2006/relationships/image" Target="media/image37.emf"/><Relationship Id="rId50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g"/><Relationship Id="rId11" Type="http://schemas.openxmlformats.org/officeDocument/2006/relationships/image" Target="media/image1.jpeg"/><Relationship Id="rId24" Type="http://schemas.openxmlformats.org/officeDocument/2006/relationships/image" Target="media/image14.jpg"/><Relationship Id="rId32" Type="http://schemas.openxmlformats.org/officeDocument/2006/relationships/image" Target="media/image22.jpg"/><Relationship Id="rId37" Type="http://schemas.openxmlformats.org/officeDocument/2006/relationships/image" Target="media/image27.jpg"/><Relationship Id="rId40" Type="http://schemas.openxmlformats.org/officeDocument/2006/relationships/image" Target="media/image30.jpg"/><Relationship Id="rId45" Type="http://schemas.openxmlformats.org/officeDocument/2006/relationships/image" Target="media/image35.jpg"/><Relationship Id="rId53" Type="http://schemas.openxmlformats.org/officeDocument/2006/relationships/theme" Target="theme/theme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31" Type="http://schemas.openxmlformats.org/officeDocument/2006/relationships/image" Target="media/image21.jpeg"/><Relationship Id="rId44" Type="http://schemas.openxmlformats.org/officeDocument/2006/relationships/image" Target="media/image34.jpg"/><Relationship Id="rId52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g"/><Relationship Id="rId35" Type="http://schemas.openxmlformats.org/officeDocument/2006/relationships/image" Target="media/image25.jpg"/><Relationship Id="rId43" Type="http://schemas.openxmlformats.org/officeDocument/2006/relationships/image" Target="media/image33.jpg"/><Relationship Id="rId48" Type="http://schemas.openxmlformats.org/officeDocument/2006/relationships/image" Target="media/image370.emf"/><Relationship Id="rId8" Type="http://schemas.openxmlformats.org/officeDocument/2006/relationships/webSettings" Target="webSettings.xml"/><Relationship Id="rId51" Type="http://schemas.openxmlformats.org/officeDocument/2006/relationships/footer" Target="footer1.xml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g"/><Relationship Id="rId46" Type="http://schemas.openxmlformats.org/officeDocument/2006/relationships/image" Target="media/image36.jpg"/><Relationship Id="rId20" Type="http://schemas.openxmlformats.org/officeDocument/2006/relationships/image" Target="media/image10.jpg"/><Relationship Id="rId41" Type="http://schemas.openxmlformats.org/officeDocument/2006/relationships/image" Target="media/image31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g"/><Relationship Id="rId23" Type="http://schemas.openxmlformats.org/officeDocument/2006/relationships/image" Target="media/image13.jpg"/><Relationship Id="rId28" Type="http://schemas.openxmlformats.org/officeDocument/2006/relationships/image" Target="media/image18.jpg"/><Relationship Id="rId36" Type="http://schemas.openxmlformats.org/officeDocument/2006/relationships/image" Target="media/image26.jpg"/><Relationship Id="rId49" Type="http://schemas.openxmlformats.org/officeDocument/2006/relationships/image" Target="media/image3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9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3A47A4A-C64D-C347-A200-E50C47EBDC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13</TotalTime>
  <Pages>4</Pages>
  <Words>286</Words>
  <Characters>1631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17</cp:revision>
  <cp:lastPrinted>2022-05-10T10:58:00Z</cp:lastPrinted>
  <dcterms:created xsi:type="dcterms:W3CDTF">2022-05-10T10:59:00Z</dcterms:created>
  <dcterms:modified xsi:type="dcterms:W3CDTF">2022-06-30T09:35:00Z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